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A3865" w14:textId="77777777" w:rsidR="00674421" w:rsidRPr="00C467A3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  <w:tab w:val="right" w:leader="dot" w:pos="8789"/>
        </w:tabs>
        <w:suppressAutoHyphens/>
        <w:spacing w:before="120"/>
        <w:ind w:right="-286"/>
        <w:rPr>
          <w:rFonts w:ascii="Arial" w:hAnsi="Arial" w:cs="Arial"/>
          <w:sz w:val="20"/>
          <w:szCs w:val="20"/>
          <w:lang w:val="ca-ES"/>
        </w:rPr>
      </w:pPr>
    </w:p>
    <w:p w14:paraId="59827533" w14:textId="77777777" w:rsidR="00674421" w:rsidRPr="00674421" w:rsidRDefault="00674421" w:rsidP="00674421">
      <w:pPr>
        <w:spacing w:after="0"/>
        <w:jc w:val="center"/>
        <w:rPr>
          <w:rFonts w:ascii="Arial" w:hAnsi="Arial" w:cs="Arial"/>
          <w:b/>
          <w:color w:val="000080"/>
          <w:sz w:val="20"/>
          <w:szCs w:val="20"/>
          <w:lang w:val="ca-ES"/>
        </w:rPr>
      </w:pPr>
      <w:bookmarkStart w:id="0" w:name="_Hlk128486725"/>
    </w:p>
    <w:p w14:paraId="5EF5ABFC" w14:textId="1890B82B" w:rsidR="00674421" w:rsidRPr="00674421" w:rsidRDefault="00674421" w:rsidP="00674421">
      <w:pPr>
        <w:spacing w:after="0"/>
        <w:jc w:val="center"/>
        <w:rPr>
          <w:rFonts w:ascii="Arial" w:hAnsi="Arial" w:cs="Arial"/>
          <w:b/>
          <w:color w:val="000080"/>
          <w:sz w:val="20"/>
          <w:szCs w:val="20"/>
          <w:lang w:val="ca-ES"/>
        </w:rPr>
      </w:pPr>
      <w:r w:rsidRPr="00674421">
        <w:rPr>
          <w:rFonts w:ascii="Arial" w:hAnsi="Arial" w:cs="Arial"/>
          <w:b/>
          <w:color w:val="000080"/>
          <w:sz w:val="20"/>
          <w:szCs w:val="20"/>
          <w:lang w:val="ca-ES"/>
        </w:rPr>
        <w:t xml:space="preserve">ANNEX </w:t>
      </w:r>
      <w:r>
        <w:rPr>
          <w:rFonts w:ascii="Arial" w:hAnsi="Arial" w:cs="Arial"/>
          <w:b/>
          <w:color w:val="000080"/>
          <w:sz w:val="20"/>
          <w:szCs w:val="20"/>
          <w:lang w:val="ca-ES"/>
        </w:rPr>
        <w:t xml:space="preserve">V: </w:t>
      </w:r>
      <w:r w:rsidRPr="00674421">
        <w:rPr>
          <w:rFonts w:ascii="Arial" w:hAnsi="Arial" w:cs="Arial"/>
          <w:b/>
          <w:color w:val="000080"/>
          <w:sz w:val="20"/>
          <w:szCs w:val="20"/>
          <w:lang w:val="ca-ES"/>
        </w:rPr>
        <w:t>MODEL DE SOL·LICITUD DE REALITZACIÓ VISITA.</w:t>
      </w:r>
    </w:p>
    <w:p w14:paraId="11D3BABE" w14:textId="77777777" w:rsidR="00674421" w:rsidRPr="00C467A3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center"/>
        <w:rPr>
          <w:rFonts w:ascii="Arial" w:hAnsi="Arial" w:cs="Arial"/>
          <w:b/>
          <w:spacing w:val="-3"/>
          <w:sz w:val="20"/>
          <w:szCs w:val="20"/>
        </w:rPr>
      </w:pPr>
    </w:p>
    <w:p w14:paraId="02AFB67C" w14:textId="00B4B1B5" w:rsidR="00674421" w:rsidRPr="00C467A3" w:rsidRDefault="00674421" w:rsidP="00DB324F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En/Na ......................................................................... i domicili a efectes de notificació al carrer/plaça/av ............................................. núm ............., en nom propi o en representació de .......................................................amb NIF................... que te intenció de presentar oferta i lliurar mostra representativa del producte en relació a la licitació per a la contractació de</w:t>
      </w:r>
      <w:r w:rsidR="00DB324F">
        <w:rPr>
          <w:rFonts w:ascii="Arial" w:hAnsi="Arial" w:cs="Arial"/>
          <w:spacing w:val="-3"/>
          <w:sz w:val="20"/>
          <w:szCs w:val="20"/>
          <w:lang w:val="ca-ES"/>
        </w:rPr>
        <w:t xml:space="preserve"> </w:t>
      </w:r>
      <w:r w:rsidR="00DB324F" w:rsidRPr="00DB324F">
        <w:rPr>
          <w:rFonts w:ascii="Arial" w:hAnsi="Arial" w:cs="Arial"/>
          <w:spacing w:val="-3"/>
          <w:sz w:val="20"/>
          <w:szCs w:val="20"/>
          <w:lang w:val="ca-ES"/>
        </w:rPr>
        <w:t>l’Acord Marc d’homologació de proveïdors pel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“SUBMINISTRAMENT DE COPOLÍMER D’ACRILAMIDA ANIÒNIC SÒLID PEL TRACTAMENT DEL FANG PROCEDENT DE LA POTABILITZACIÓ D'AIGUA A L’ETAP DEL TER D’ATL”, en data dins de 10 dies hàbils després de la data de publicació de la licitació a la Plataforma i sol·licita:</w:t>
      </w:r>
    </w:p>
    <w:p w14:paraId="29F87403" w14:textId="77777777" w:rsidR="00674421" w:rsidRPr="003D44D0" w:rsidRDefault="00674421" w:rsidP="003D44D0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napToGrid w:val="0"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</w:p>
    <w:p w14:paraId="3B875D13" w14:textId="77777777" w:rsidR="00674421" w:rsidRPr="00C467A3" w:rsidRDefault="00674421" w:rsidP="00674421">
      <w:pPr>
        <w:pStyle w:val="Prrafodelista"/>
        <w:numPr>
          <w:ilvl w:val="0"/>
          <w:numId w:val="47"/>
        </w:num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napToGrid w:val="0"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La realització de la visita a les instal·lacions de l’ETAP del Ter definida a la clàusula 4.6.- </w:t>
      </w:r>
      <w:r w:rsidRPr="00C467A3">
        <w:rPr>
          <w:rFonts w:ascii="Arial" w:hAnsi="Arial" w:cs="Arial"/>
          <w:i/>
          <w:iCs/>
          <w:spacing w:val="-3"/>
          <w:sz w:val="20"/>
          <w:szCs w:val="20"/>
          <w:lang w:val="ca-ES"/>
        </w:rPr>
        <w:t>Visita a les instal·lacions de l’ETAP Ter.</w:t>
      </w:r>
    </w:p>
    <w:p w14:paraId="530A8568" w14:textId="77777777" w:rsidR="00674421" w:rsidRPr="00C467A3" w:rsidRDefault="00674421" w:rsidP="00674421">
      <w:pPr>
        <w:pStyle w:val="Prrafodelista"/>
        <w:spacing w:after="120" w:line="288" w:lineRule="auto"/>
        <w:rPr>
          <w:rFonts w:ascii="Arial" w:hAnsi="Arial" w:cs="Arial"/>
          <w:spacing w:val="-3"/>
          <w:sz w:val="20"/>
          <w:szCs w:val="20"/>
          <w:lang w:val="ca-ES"/>
        </w:rPr>
      </w:pPr>
    </w:p>
    <w:p w14:paraId="55ACC903" w14:textId="77777777" w:rsidR="00674421" w:rsidRPr="00C467A3" w:rsidRDefault="00674421" w:rsidP="00674421">
      <w:pPr>
        <w:pStyle w:val="Prrafodelista"/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</w:p>
    <w:p w14:paraId="60A856F3" w14:textId="77777777" w:rsidR="00674421" w:rsidRPr="00C467A3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I perquè així consti, signo aquesta declaració.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ab/>
      </w:r>
    </w:p>
    <w:p w14:paraId="351C8078" w14:textId="77777777" w:rsidR="00674421" w:rsidRPr="00C467A3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color w:val="00B050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Signatura,</w:t>
      </w:r>
      <w:bookmarkEnd w:id="0"/>
    </w:p>
    <w:p w14:paraId="21794D6B" w14:textId="77777777" w:rsidR="00674421" w:rsidRPr="00C467A3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  <w:tab w:val="right" w:leader="dot" w:pos="8789"/>
        </w:tabs>
        <w:suppressAutoHyphens/>
        <w:spacing w:before="120"/>
        <w:ind w:right="-286"/>
        <w:rPr>
          <w:rFonts w:ascii="Arial" w:hAnsi="Arial" w:cs="Arial"/>
          <w:sz w:val="20"/>
          <w:szCs w:val="20"/>
        </w:rPr>
      </w:pPr>
    </w:p>
    <w:p w14:paraId="42D98DA5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2B259DD4" w14:textId="77777777" w:rsidR="001B0D76" w:rsidRP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sectPr w:rsidR="001B0D76" w:rsidRPr="001B0D76" w:rsidSect="002C2607">
      <w:headerReference w:type="default" r:id="rId11"/>
      <w:footerReference w:type="default" r:id="rId12"/>
      <w:pgSz w:w="11906" w:h="16838"/>
      <w:pgMar w:top="941" w:right="1701" w:bottom="1417" w:left="1701" w:header="709" w:footer="709" w:gutter="0"/>
      <w:pgBorders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0BC59" w14:textId="77777777" w:rsidR="00F14476" w:rsidRDefault="00F14476" w:rsidP="002234F6">
      <w:pPr>
        <w:spacing w:after="0" w:line="240" w:lineRule="auto"/>
      </w:pPr>
      <w:r>
        <w:separator/>
      </w:r>
    </w:p>
  </w:endnote>
  <w:endnote w:type="continuationSeparator" w:id="0">
    <w:p w14:paraId="18301E95" w14:textId="77777777" w:rsidR="00F14476" w:rsidRDefault="00F14476" w:rsidP="002234F6">
      <w:pPr>
        <w:spacing w:after="0" w:line="240" w:lineRule="auto"/>
      </w:pPr>
      <w:r>
        <w:continuationSeparator/>
      </w:r>
    </w:p>
  </w:endnote>
  <w:endnote w:type="continuationNotice" w:id="1">
    <w:p w14:paraId="12226A79" w14:textId="77777777" w:rsidR="00F14476" w:rsidRDefault="00F144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002060"/>
        <w:sz w:val="16"/>
        <w:szCs w:val="16"/>
      </w:rPr>
      <w:id w:val="-16125851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002060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F9929C" w14:textId="12D6311C" w:rsidR="000A769A" w:rsidRPr="002C2607" w:rsidRDefault="007E5A8D" w:rsidP="007E5A8D">
            <w:pPr>
              <w:pStyle w:val="Piedepgina"/>
              <w:jc w:val="right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2C2607">
              <w:rPr>
                <w:rFonts w:ascii="Arial" w:hAnsi="Arial" w:cs="Arial"/>
                <w:color w:val="002060"/>
                <w:sz w:val="16"/>
                <w:szCs w:val="16"/>
              </w:rPr>
              <w:t xml:space="preserve">Pàgina 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2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2C2607">
              <w:rPr>
                <w:rFonts w:ascii="Arial" w:hAnsi="Arial" w:cs="Arial"/>
                <w:color w:val="002060"/>
                <w:sz w:val="16"/>
                <w:szCs w:val="16"/>
              </w:rPr>
              <w:t xml:space="preserve"> de 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instrText>NUMPAGES</w:instrTex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t>2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D4A36" w14:textId="77777777" w:rsidR="00F14476" w:rsidRDefault="00F14476" w:rsidP="002234F6">
      <w:pPr>
        <w:spacing w:after="0" w:line="240" w:lineRule="auto"/>
      </w:pPr>
      <w:r>
        <w:separator/>
      </w:r>
    </w:p>
  </w:footnote>
  <w:footnote w:type="continuationSeparator" w:id="0">
    <w:p w14:paraId="5FD12248" w14:textId="77777777" w:rsidR="00F14476" w:rsidRDefault="00F14476" w:rsidP="002234F6">
      <w:pPr>
        <w:spacing w:after="0" w:line="240" w:lineRule="auto"/>
      </w:pPr>
      <w:r>
        <w:continuationSeparator/>
      </w:r>
    </w:p>
  </w:footnote>
  <w:footnote w:type="continuationNotice" w:id="1">
    <w:p w14:paraId="771790F9" w14:textId="77777777" w:rsidR="00F14476" w:rsidRDefault="00F144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09" w:type="dxa"/>
      <w:tblLook w:val="04A0" w:firstRow="1" w:lastRow="0" w:firstColumn="1" w:lastColumn="0" w:noHBand="0" w:noVBand="1"/>
    </w:tblPr>
    <w:tblGrid>
      <w:gridCol w:w="4266"/>
      <w:gridCol w:w="4543"/>
    </w:tblGrid>
    <w:tr w:rsidR="0051021C" w14:paraId="46B8C455" w14:textId="77777777" w:rsidTr="00F22753">
      <w:trPr>
        <w:trHeight w:val="1266"/>
      </w:trPr>
      <w:tc>
        <w:tcPr>
          <w:tcW w:w="4266" w:type="dxa"/>
          <w:hideMark/>
        </w:tcPr>
        <w:p w14:paraId="150F406B" w14:textId="5D1AC159" w:rsidR="0051021C" w:rsidRDefault="0051021C" w:rsidP="0051021C">
          <w:pPr>
            <w:pStyle w:val="Encabezado"/>
            <w:spacing w:line="252" w:lineRule="auto"/>
          </w:pPr>
          <w:bookmarkStart w:id="1" w:name="_Hlk36132681"/>
          <w:r w:rsidRPr="000B769D">
            <w:rPr>
              <w:rFonts w:ascii="Verdana" w:hAnsi="Verdana"/>
              <w:noProof/>
              <w:sz w:val="16"/>
              <w:lang w:eastAsia="es-ES"/>
            </w:rPr>
            <w:drawing>
              <wp:anchor distT="0" distB="0" distL="114300" distR="114300" simplePos="0" relativeHeight="251661312" behindDoc="0" locked="0" layoutInCell="1" allowOverlap="1" wp14:anchorId="66785915" wp14:editId="31FE6E18">
                <wp:simplePos x="0" y="0"/>
                <wp:positionH relativeFrom="margin">
                  <wp:posOffset>-76200</wp:posOffset>
                </wp:positionH>
                <wp:positionV relativeFrom="margin">
                  <wp:posOffset>-881380</wp:posOffset>
                </wp:positionV>
                <wp:extent cx="1763395" cy="779780"/>
                <wp:effectExtent l="0" t="0" r="8255" b="1270"/>
                <wp:wrapSquare wrapText="bothSides"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3395" cy="779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43" w:type="dxa"/>
          <w:hideMark/>
        </w:tcPr>
        <w:p w14:paraId="4802A6E2" w14:textId="77777777" w:rsidR="003D2A44" w:rsidRDefault="003D2A44" w:rsidP="003D2A44">
          <w:pPr>
            <w:pStyle w:val="Encabezado"/>
            <w:spacing w:after="240" w:line="252" w:lineRule="auto"/>
            <w:ind w:firstLine="3133"/>
            <w:jc w:val="both"/>
            <w:rPr>
              <w:rFonts w:ascii="Arial" w:hAnsi="Arial" w:cs="Arial"/>
              <w:b/>
              <w:bCs/>
              <w:sz w:val="14"/>
              <w:szCs w:val="14"/>
            </w:rPr>
          </w:pPr>
          <w:r w:rsidRPr="003D2A44">
            <w:rPr>
              <w:rFonts w:ascii="Arial" w:hAnsi="Arial" w:cs="Arial"/>
              <w:b/>
              <w:bCs/>
              <w:sz w:val="14"/>
              <w:szCs w:val="14"/>
            </w:rPr>
            <w:t>2025OSB0153</w:t>
          </w:r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</w:p>
        <w:p w14:paraId="43D11253" w14:textId="75EF1A63" w:rsidR="0051021C" w:rsidRDefault="0051021C" w:rsidP="003D2A44">
          <w:pPr>
            <w:pStyle w:val="Encabezado"/>
            <w:spacing w:after="240" w:line="252" w:lineRule="auto"/>
            <w:jc w:val="both"/>
            <w:rPr>
              <w:rFonts w:ascii="Calibri" w:hAnsi="Calibri" w:cs="Times New Roman"/>
            </w:rPr>
          </w:pPr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Establiment de l' Acord Marc d' homologació de proveïdors 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>pel subministrament de copolímer d’acrilamida aniònic sòlid pel tractament del fang procedent de la potabilització d’aigua a l’ETAP Ter d’ATL</w:t>
          </w:r>
        </w:p>
      </w:tc>
      <w:bookmarkEnd w:id="1"/>
    </w:tr>
  </w:tbl>
  <w:p w14:paraId="0FF9929A" w14:textId="3FDD40E2" w:rsidR="000A769A" w:rsidRDefault="00AA25A7" w:rsidP="002C2607">
    <w:pPr>
      <w:spacing w:after="0"/>
    </w:pPr>
    <w:r>
      <w:rPr>
        <w:rFonts w:ascii="Times New Roman" w:hAnsi="Times New Roman"/>
        <w:noProof/>
        <w:sz w:val="24"/>
        <w:szCs w:val="24"/>
        <w:lang w:eastAsia="es-ES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260EE9B5" wp14:editId="13EE33B5">
              <wp:simplePos x="0" y="0"/>
              <wp:positionH relativeFrom="column">
                <wp:posOffset>-556260</wp:posOffset>
              </wp:positionH>
              <wp:positionV relativeFrom="margin">
                <wp:posOffset>9525</wp:posOffset>
              </wp:positionV>
              <wp:extent cx="340360" cy="3257550"/>
              <wp:effectExtent l="0" t="0" r="21590" b="19050"/>
              <wp:wrapNone/>
              <wp:docPr id="302036997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360" cy="325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CCE0EA" w14:textId="5C0A639A" w:rsidR="00AA25A7" w:rsidRPr="007113B3" w:rsidRDefault="00892E0C" w:rsidP="00AA25A7">
                          <w:pPr>
                            <w:rPr>
                              <w:color w:val="002060"/>
                              <w:sz w:val="20"/>
                              <w:szCs w:val="20"/>
                            </w:rPr>
                          </w:pPr>
                          <w:r w:rsidRPr="00892E0C">
                            <w:rPr>
                              <w:rFonts w:ascii="Arial" w:hAnsi="Arial" w:cs="Arial"/>
                              <w:color w:val="002060"/>
                              <w:sz w:val="20"/>
                              <w:szCs w:val="20"/>
                            </w:rPr>
                            <w:t>ENS D’ABASTAMENT D’AIGUA TER-LLOBREGAT</w:t>
                          </w:r>
                        </w:p>
                      </w:txbxContent>
                    </wps:txbx>
                    <wps:bodyPr rot="0" vertOverflow="clip" horzOverflow="clip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0EE9B5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43.8pt;margin-top:.75pt;width:26.8pt;height:256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" strokecolor="white">
              <v:textbox style="layout-flow:vertical;mso-layout-flow-alt:bottom-to-top">
                <w:txbxContent>
                  <w:p w14:paraId="25CCE0EA" w14:textId="5C0A639A" w:rsidR="00AA25A7" w:rsidRPr="007113B3" w:rsidRDefault="00892E0C" w:rsidP="00AA25A7">
                    <w:pPr>
                      <w:rPr>
                        <w:color w:val="002060"/>
                        <w:sz w:val="20"/>
                        <w:szCs w:val="20"/>
                      </w:rPr>
                    </w:pPr>
                    <w:r w:rsidRPr="00892E0C">
                      <w:rPr>
                        <w:rFonts w:ascii="Arial" w:hAnsi="Arial" w:cs="Arial"/>
                        <w:color w:val="002060"/>
                        <w:sz w:val="20"/>
                        <w:szCs w:val="20"/>
                      </w:rPr>
                      <w:t>ENS D’ABASTAMENT D’AIGUA TER-LLOBREGAT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17E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C65983"/>
    <w:multiLevelType w:val="hybridMultilevel"/>
    <w:tmpl w:val="9FE6E3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46B79"/>
    <w:multiLevelType w:val="multilevel"/>
    <w:tmpl w:val="8FD08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206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00204F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C774D"/>
    <w:multiLevelType w:val="hybridMultilevel"/>
    <w:tmpl w:val="145420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30432"/>
    <w:multiLevelType w:val="hybridMultilevel"/>
    <w:tmpl w:val="5CAC88B8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302510"/>
    <w:multiLevelType w:val="hybridMultilevel"/>
    <w:tmpl w:val="4000D21E"/>
    <w:lvl w:ilvl="0" w:tplc="0C0A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094D77B4"/>
    <w:multiLevelType w:val="multilevel"/>
    <w:tmpl w:val="FF3C2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9EE2316"/>
    <w:multiLevelType w:val="hybridMultilevel"/>
    <w:tmpl w:val="83F6EE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3F63"/>
    <w:multiLevelType w:val="hybridMultilevel"/>
    <w:tmpl w:val="E686384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43EF9"/>
    <w:multiLevelType w:val="hybridMultilevel"/>
    <w:tmpl w:val="161ED5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FC401C"/>
    <w:multiLevelType w:val="hybridMultilevel"/>
    <w:tmpl w:val="4CD607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60E7F"/>
    <w:multiLevelType w:val="hybridMultilevel"/>
    <w:tmpl w:val="98E058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16DF0"/>
    <w:multiLevelType w:val="hybridMultilevel"/>
    <w:tmpl w:val="D9CAC5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D6EB1"/>
    <w:multiLevelType w:val="hybridMultilevel"/>
    <w:tmpl w:val="986035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4496E"/>
    <w:multiLevelType w:val="hybridMultilevel"/>
    <w:tmpl w:val="67E2CD9A"/>
    <w:lvl w:ilvl="0" w:tplc="1354F2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502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38A8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E217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A91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FEE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428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C480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AA4B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051451"/>
    <w:multiLevelType w:val="hybridMultilevel"/>
    <w:tmpl w:val="A45A9B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E022E"/>
    <w:multiLevelType w:val="hybridMultilevel"/>
    <w:tmpl w:val="AB927C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73800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311A06"/>
    <w:multiLevelType w:val="hybridMultilevel"/>
    <w:tmpl w:val="8EE68D64"/>
    <w:lvl w:ilvl="0" w:tplc="6E70449C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507B5"/>
    <w:multiLevelType w:val="hybridMultilevel"/>
    <w:tmpl w:val="0A22F58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10CAD"/>
    <w:multiLevelType w:val="hybridMultilevel"/>
    <w:tmpl w:val="ADDC7D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E424C1"/>
    <w:multiLevelType w:val="hybridMultilevel"/>
    <w:tmpl w:val="4A061AA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774B86"/>
    <w:multiLevelType w:val="hybridMultilevel"/>
    <w:tmpl w:val="106C77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476A6"/>
    <w:multiLevelType w:val="hybridMultilevel"/>
    <w:tmpl w:val="FB02FD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B0E25"/>
    <w:multiLevelType w:val="hybridMultilevel"/>
    <w:tmpl w:val="89AC25B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4F2DB4"/>
    <w:multiLevelType w:val="hybridMultilevel"/>
    <w:tmpl w:val="F96AED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04725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D76C22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464645"/>
    <w:multiLevelType w:val="multilevel"/>
    <w:tmpl w:val="4C7A702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002060"/>
        <w:lang w:val="es-E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bCs/>
        <w:color w:val="00206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color w:val="00206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3162B3"/>
    <w:multiLevelType w:val="multilevel"/>
    <w:tmpl w:val="FBE29C80"/>
    <w:lvl w:ilvl="0">
      <w:start w:val="1"/>
      <w:numFmt w:val="decimal"/>
      <w:lvlText w:val="%1."/>
      <w:lvlJc w:val="left"/>
      <w:pPr>
        <w:ind w:left="720" w:hanging="360"/>
      </w:pPr>
      <w:rPr>
        <w:b/>
        <w:color w:val="00206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b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038279F"/>
    <w:multiLevelType w:val="multilevel"/>
    <w:tmpl w:val="5CA8FDF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numFmt w:val="decimal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numFmt w:val="decimal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061716E"/>
    <w:multiLevelType w:val="hybridMultilevel"/>
    <w:tmpl w:val="A89AB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F6145"/>
    <w:multiLevelType w:val="hybridMultilevel"/>
    <w:tmpl w:val="7504A7FE"/>
    <w:lvl w:ilvl="0" w:tplc="4274C6EA">
      <w:start w:val="22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77575A6"/>
    <w:multiLevelType w:val="hybridMultilevel"/>
    <w:tmpl w:val="4A061A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719FE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B0943CB"/>
    <w:multiLevelType w:val="hybridMultilevel"/>
    <w:tmpl w:val="EF1E14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A2B9B"/>
    <w:multiLevelType w:val="hybridMultilevel"/>
    <w:tmpl w:val="1FE4AF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C450F"/>
    <w:multiLevelType w:val="hybridMultilevel"/>
    <w:tmpl w:val="F8604608"/>
    <w:lvl w:ilvl="0" w:tplc="53CE61E4">
      <w:start w:val="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F4E41"/>
    <w:multiLevelType w:val="hybridMultilevel"/>
    <w:tmpl w:val="C16263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324708"/>
    <w:multiLevelType w:val="hybridMultilevel"/>
    <w:tmpl w:val="A15A7244"/>
    <w:lvl w:ilvl="0" w:tplc="0C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1" w15:restartNumberingAfterBreak="0">
    <w:nsid w:val="6E3E1DEC"/>
    <w:multiLevelType w:val="hybridMultilevel"/>
    <w:tmpl w:val="A15CF25E"/>
    <w:lvl w:ilvl="0" w:tplc="19A0713C">
      <w:start w:val="2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5D0CA2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597CB8"/>
    <w:multiLevelType w:val="multilevel"/>
    <w:tmpl w:val="65922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72D48D3"/>
    <w:multiLevelType w:val="hybridMultilevel"/>
    <w:tmpl w:val="164224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DA404A"/>
    <w:multiLevelType w:val="hybridMultilevel"/>
    <w:tmpl w:val="2BF6F8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D15882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EAD114B"/>
    <w:multiLevelType w:val="hybridMultilevel"/>
    <w:tmpl w:val="BE3ED79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71059193">
    <w:abstractNumId w:val="29"/>
  </w:num>
  <w:num w:numId="2" w16cid:durableId="184951941">
    <w:abstractNumId w:val="45"/>
  </w:num>
  <w:num w:numId="3" w16cid:durableId="956064102">
    <w:abstractNumId w:val="11"/>
  </w:num>
  <w:num w:numId="4" w16cid:durableId="831532555">
    <w:abstractNumId w:val="7"/>
  </w:num>
  <w:num w:numId="5" w16cid:durableId="607087110">
    <w:abstractNumId w:val="46"/>
  </w:num>
  <w:num w:numId="6" w16cid:durableId="1580601875">
    <w:abstractNumId w:val="1"/>
  </w:num>
  <w:num w:numId="7" w16cid:durableId="86583964">
    <w:abstractNumId w:val="27"/>
  </w:num>
  <w:num w:numId="8" w16cid:durableId="1713185831">
    <w:abstractNumId w:val="24"/>
  </w:num>
  <w:num w:numId="9" w16cid:durableId="569509656">
    <w:abstractNumId w:val="16"/>
  </w:num>
  <w:num w:numId="10" w16cid:durableId="1517377525">
    <w:abstractNumId w:val="37"/>
  </w:num>
  <w:num w:numId="11" w16cid:durableId="1423452230">
    <w:abstractNumId w:val="36"/>
  </w:num>
  <w:num w:numId="12" w16cid:durableId="1640762508">
    <w:abstractNumId w:val="13"/>
  </w:num>
  <w:num w:numId="13" w16cid:durableId="904798268">
    <w:abstractNumId w:val="47"/>
  </w:num>
  <w:num w:numId="14" w16cid:durableId="191580382">
    <w:abstractNumId w:val="15"/>
  </w:num>
  <w:num w:numId="15" w16cid:durableId="1585725707">
    <w:abstractNumId w:val="35"/>
  </w:num>
  <w:num w:numId="16" w16cid:durableId="2146728845">
    <w:abstractNumId w:val="39"/>
  </w:num>
  <w:num w:numId="17" w16cid:durableId="2020886092">
    <w:abstractNumId w:val="17"/>
  </w:num>
  <w:num w:numId="18" w16cid:durableId="1460295501">
    <w:abstractNumId w:val="32"/>
  </w:num>
  <w:num w:numId="19" w16cid:durableId="1616793840">
    <w:abstractNumId w:val="23"/>
  </w:num>
  <w:num w:numId="20" w16cid:durableId="1140004617">
    <w:abstractNumId w:val="3"/>
  </w:num>
  <w:num w:numId="21" w16cid:durableId="1896813252">
    <w:abstractNumId w:val="31"/>
  </w:num>
  <w:num w:numId="22" w16cid:durableId="2091076092">
    <w:abstractNumId w:val="0"/>
  </w:num>
  <w:num w:numId="23" w16cid:durableId="1160468144">
    <w:abstractNumId w:val="42"/>
  </w:num>
  <w:num w:numId="24" w16cid:durableId="408426092">
    <w:abstractNumId w:val="43"/>
  </w:num>
  <w:num w:numId="25" w16cid:durableId="109521021">
    <w:abstractNumId w:val="6"/>
  </w:num>
  <w:num w:numId="26" w16cid:durableId="1474180202">
    <w:abstractNumId w:val="4"/>
  </w:num>
  <w:num w:numId="27" w16cid:durableId="1094395968">
    <w:abstractNumId w:val="28"/>
  </w:num>
  <w:num w:numId="28" w16cid:durableId="576206295">
    <w:abstractNumId w:val="5"/>
  </w:num>
  <w:num w:numId="29" w16cid:durableId="591016592">
    <w:abstractNumId w:val="40"/>
  </w:num>
  <w:num w:numId="30" w16cid:durableId="2125417435">
    <w:abstractNumId w:val="26"/>
  </w:num>
  <w:num w:numId="31" w16cid:durableId="696470876">
    <w:abstractNumId w:val="44"/>
  </w:num>
  <w:num w:numId="32" w16cid:durableId="78604961">
    <w:abstractNumId w:val="14"/>
  </w:num>
  <w:num w:numId="33" w16cid:durableId="251860690">
    <w:abstractNumId w:val="30"/>
  </w:num>
  <w:num w:numId="34" w16cid:durableId="1773891445">
    <w:abstractNumId w:val="12"/>
  </w:num>
  <w:num w:numId="35" w16cid:durableId="921109819">
    <w:abstractNumId w:val="25"/>
  </w:num>
  <w:num w:numId="36" w16cid:durableId="976030990">
    <w:abstractNumId w:val="10"/>
  </w:num>
  <w:num w:numId="37" w16cid:durableId="1787193674">
    <w:abstractNumId w:val="8"/>
  </w:num>
  <w:num w:numId="38" w16cid:durableId="1168330003">
    <w:abstractNumId w:val="38"/>
  </w:num>
  <w:num w:numId="39" w16cid:durableId="332033079">
    <w:abstractNumId w:val="21"/>
  </w:num>
  <w:num w:numId="40" w16cid:durableId="1090082855">
    <w:abstractNumId w:val="33"/>
  </w:num>
  <w:num w:numId="41" w16cid:durableId="1888175255">
    <w:abstractNumId w:val="41"/>
  </w:num>
  <w:num w:numId="42" w16cid:durableId="781849107">
    <w:abstractNumId w:val="22"/>
  </w:num>
  <w:num w:numId="43" w16cid:durableId="575822421">
    <w:abstractNumId w:val="34"/>
  </w:num>
  <w:num w:numId="44" w16cid:durableId="770853703">
    <w:abstractNumId w:val="2"/>
  </w:num>
  <w:num w:numId="45" w16cid:durableId="836921240">
    <w:abstractNumId w:val="20"/>
  </w:num>
  <w:num w:numId="46" w16cid:durableId="1805537740">
    <w:abstractNumId w:val="18"/>
  </w:num>
  <w:num w:numId="47" w16cid:durableId="420107953">
    <w:abstractNumId w:val="9"/>
  </w:num>
  <w:num w:numId="48" w16cid:durableId="63531819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46"/>
    <w:rsid w:val="00000632"/>
    <w:rsid w:val="00001137"/>
    <w:rsid w:val="000028AA"/>
    <w:rsid w:val="00003FA4"/>
    <w:rsid w:val="000077D7"/>
    <w:rsid w:val="00007E31"/>
    <w:rsid w:val="00012E78"/>
    <w:rsid w:val="000135C1"/>
    <w:rsid w:val="000136E3"/>
    <w:rsid w:val="00016D86"/>
    <w:rsid w:val="00017F41"/>
    <w:rsid w:val="00020298"/>
    <w:rsid w:val="00021669"/>
    <w:rsid w:val="000234E9"/>
    <w:rsid w:val="00026036"/>
    <w:rsid w:val="0003138B"/>
    <w:rsid w:val="000362C3"/>
    <w:rsid w:val="000367BA"/>
    <w:rsid w:val="000401D2"/>
    <w:rsid w:val="00042045"/>
    <w:rsid w:val="0004281A"/>
    <w:rsid w:val="00044585"/>
    <w:rsid w:val="0004526F"/>
    <w:rsid w:val="00050AAE"/>
    <w:rsid w:val="0005319B"/>
    <w:rsid w:val="000538D3"/>
    <w:rsid w:val="00054A26"/>
    <w:rsid w:val="00054B16"/>
    <w:rsid w:val="0005796F"/>
    <w:rsid w:val="00063651"/>
    <w:rsid w:val="00067FD8"/>
    <w:rsid w:val="00070E6E"/>
    <w:rsid w:val="000711C3"/>
    <w:rsid w:val="0007149A"/>
    <w:rsid w:val="00071BCE"/>
    <w:rsid w:val="00071C89"/>
    <w:rsid w:val="00073C1D"/>
    <w:rsid w:val="00073F15"/>
    <w:rsid w:val="000761D7"/>
    <w:rsid w:val="00076FB6"/>
    <w:rsid w:val="00077137"/>
    <w:rsid w:val="00077BEF"/>
    <w:rsid w:val="00080076"/>
    <w:rsid w:val="000815C0"/>
    <w:rsid w:val="00085561"/>
    <w:rsid w:val="000863D7"/>
    <w:rsid w:val="0008755E"/>
    <w:rsid w:val="0009144C"/>
    <w:rsid w:val="0009398F"/>
    <w:rsid w:val="000A06E2"/>
    <w:rsid w:val="000A0AEC"/>
    <w:rsid w:val="000A1464"/>
    <w:rsid w:val="000A281D"/>
    <w:rsid w:val="000A48BA"/>
    <w:rsid w:val="000A498F"/>
    <w:rsid w:val="000A4BE6"/>
    <w:rsid w:val="000A75D4"/>
    <w:rsid w:val="000A769A"/>
    <w:rsid w:val="000A7DD6"/>
    <w:rsid w:val="000B01AA"/>
    <w:rsid w:val="000B0E9D"/>
    <w:rsid w:val="000B39B1"/>
    <w:rsid w:val="000B4F0E"/>
    <w:rsid w:val="000B6262"/>
    <w:rsid w:val="000C1990"/>
    <w:rsid w:val="000C4ECB"/>
    <w:rsid w:val="000C5B57"/>
    <w:rsid w:val="000C661B"/>
    <w:rsid w:val="000C7FD8"/>
    <w:rsid w:val="000D1081"/>
    <w:rsid w:val="000D234F"/>
    <w:rsid w:val="000D4030"/>
    <w:rsid w:val="000E3642"/>
    <w:rsid w:val="000F0060"/>
    <w:rsid w:val="000F085F"/>
    <w:rsid w:val="000F1445"/>
    <w:rsid w:val="000F4D5F"/>
    <w:rsid w:val="000F678F"/>
    <w:rsid w:val="00100C20"/>
    <w:rsid w:val="00101243"/>
    <w:rsid w:val="00101D3A"/>
    <w:rsid w:val="00101D6E"/>
    <w:rsid w:val="0010264B"/>
    <w:rsid w:val="001048F5"/>
    <w:rsid w:val="001049AA"/>
    <w:rsid w:val="00105745"/>
    <w:rsid w:val="00105E90"/>
    <w:rsid w:val="0010788F"/>
    <w:rsid w:val="001100D0"/>
    <w:rsid w:val="00110657"/>
    <w:rsid w:val="001126D6"/>
    <w:rsid w:val="001139FD"/>
    <w:rsid w:val="00114852"/>
    <w:rsid w:val="001157B1"/>
    <w:rsid w:val="00116D30"/>
    <w:rsid w:val="00117B74"/>
    <w:rsid w:val="00121D32"/>
    <w:rsid w:val="00124F20"/>
    <w:rsid w:val="00126C75"/>
    <w:rsid w:val="00131749"/>
    <w:rsid w:val="00132B50"/>
    <w:rsid w:val="0013697C"/>
    <w:rsid w:val="00136FEB"/>
    <w:rsid w:val="00137849"/>
    <w:rsid w:val="0014051F"/>
    <w:rsid w:val="001408DF"/>
    <w:rsid w:val="001409B8"/>
    <w:rsid w:val="00141EAA"/>
    <w:rsid w:val="00150E6E"/>
    <w:rsid w:val="0015108E"/>
    <w:rsid w:val="00154E66"/>
    <w:rsid w:val="00155B8E"/>
    <w:rsid w:val="00157C37"/>
    <w:rsid w:val="001610CE"/>
    <w:rsid w:val="00162A45"/>
    <w:rsid w:val="001634DA"/>
    <w:rsid w:val="001649E6"/>
    <w:rsid w:val="00172A8D"/>
    <w:rsid w:val="001735EB"/>
    <w:rsid w:val="0017466C"/>
    <w:rsid w:val="00174A20"/>
    <w:rsid w:val="00175058"/>
    <w:rsid w:val="00176077"/>
    <w:rsid w:val="00176BFF"/>
    <w:rsid w:val="00191BAA"/>
    <w:rsid w:val="001959ED"/>
    <w:rsid w:val="00196278"/>
    <w:rsid w:val="0019732A"/>
    <w:rsid w:val="00197EA4"/>
    <w:rsid w:val="001A00E8"/>
    <w:rsid w:val="001A12FB"/>
    <w:rsid w:val="001A1A05"/>
    <w:rsid w:val="001A2B12"/>
    <w:rsid w:val="001A3D18"/>
    <w:rsid w:val="001A4070"/>
    <w:rsid w:val="001A50C5"/>
    <w:rsid w:val="001A625B"/>
    <w:rsid w:val="001A759B"/>
    <w:rsid w:val="001A7A1D"/>
    <w:rsid w:val="001B01F7"/>
    <w:rsid w:val="001B0D76"/>
    <w:rsid w:val="001B1B10"/>
    <w:rsid w:val="001B2526"/>
    <w:rsid w:val="001B2D34"/>
    <w:rsid w:val="001B2E84"/>
    <w:rsid w:val="001B3881"/>
    <w:rsid w:val="001B41A1"/>
    <w:rsid w:val="001B45C2"/>
    <w:rsid w:val="001B4EE7"/>
    <w:rsid w:val="001B5156"/>
    <w:rsid w:val="001C1A28"/>
    <w:rsid w:val="001C2352"/>
    <w:rsid w:val="001C34DB"/>
    <w:rsid w:val="001C4AC7"/>
    <w:rsid w:val="001C5412"/>
    <w:rsid w:val="001C70ED"/>
    <w:rsid w:val="001C73BE"/>
    <w:rsid w:val="001D08A2"/>
    <w:rsid w:val="001D5CFE"/>
    <w:rsid w:val="001D5D1C"/>
    <w:rsid w:val="001D68DA"/>
    <w:rsid w:val="001E028B"/>
    <w:rsid w:val="001E714C"/>
    <w:rsid w:val="001F0C3E"/>
    <w:rsid w:val="001F28C2"/>
    <w:rsid w:val="001F3D50"/>
    <w:rsid w:val="001F50D8"/>
    <w:rsid w:val="001F68FF"/>
    <w:rsid w:val="001F6D62"/>
    <w:rsid w:val="001F7DF9"/>
    <w:rsid w:val="002014F5"/>
    <w:rsid w:val="00201700"/>
    <w:rsid w:val="002032E3"/>
    <w:rsid w:val="00203612"/>
    <w:rsid w:val="00205B05"/>
    <w:rsid w:val="0020674C"/>
    <w:rsid w:val="00210253"/>
    <w:rsid w:val="00211E05"/>
    <w:rsid w:val="002128AA"/>
    <w:rsid w:val="002142B4"/>
    <w:rsid w:val="00214B8B"/>
    <w:rsid w:val="00214F1A"/>
    <w:rsid w:val="002171F4"/>
    <w:rsid w:val="002234F6"/>
    <w:rsid w:val="00224746"/>
    <w:rsid w:val="00230E4D"/>
    <w:rsid w:val="00231F06"/>
    <w:rsid w:val="00236732"/>
    <w:rsid w:val="00236A98"/>
    <w:rsid w:val="00241858"/>
    <w:rsid w:val="0024412F"/>
    <w:rsid w:val="00251FF1"/>
    <w:rsid w:val="00252925"/>
    <w:rsid w:val="00254456"/>
    <w:rsid w:val="00254A5E"/>
    <w:rsid w:val="00255FE1"/>
    <w:rsid w:val="00257C2A"/>
    <w:rsid w:val="00257FA6"/>
    <w:rsid w:val="00266AE0"/>
    <w:rsid w:val="00267882"/>
    <w:rsid w:val="00270967"/>
    <w:rsid w:val="00271400"/>
    <w:rsid w:val="0027155A"/>
    <w:rsid w:val="00282026"/>
    <w:rsid w:val="002853CE"/>
    <w:rsid w:val="00287D51"/>
    <w:rsid w:val="00290803"/>
    <w:rsid w:val="00292677"/>
    <w:rsid w:val="0029371B"/>
    <w:rsid w:val="00295B08"/>
    <w:rsid w:val="002A2E65"/>
    <w:rsid w:val="002A75A7"/>
    <w:rsid w:val="002A7A60"/>
    <w:rsid w:val="002B58CE"/>
    <w:rsid w:val="002B777A"/>
    <w:rsid w:val="002B7B69"/>
    <w:rsid w:val="002C0669"/>
    <w:rsid w:val="002C185B"/>
    <w:rsid w:val="002C2607"/>
    <w:rsid w:val="002C4D74"/>
    <w:rsid w:val="002C5216"/>
    <w:rsid w:val="002C6161"/>
    <w:rsid w:val="002D1047"/>
    <w:rsid w:val="002D1A36"/>
    <w:rsid w:val="002D377D"/>
    <w:rsid w:val="002D65EB"/>
    <w:rsid w:val="002E036D"/>
    <w:rsid w:val="002E10B3"/>
    <w:rsid w:val="002E44E6"/>
    <w:rsid w:val="002E508F"/>
    <w:rsid w:val="002E7BF7"/>
    <w:rsid w:val="002F12DE"/>
    <w:rsid w:val="002F1ACA"/>
    <w:rsid w:val="002F43CB"/>
    <w:rsid w:val="002F4B43"/>
    <w:rsid w:val="002F5249"/>
    <w:rsid w:val="002F5CD2"/>
    <w:rsid w:val="002F78CB"/>
    <w:rsid w:val="00300C42"/>
    <w:rsid w:val="003018AD"/>
    <w:rsid w:val="003027AB"/>
    <w:rsid w:val="00303FE9"/>
    <w:rsid w:val="003121E6"/>
    <w:rsid w:val="00323E7A"/>
    <w:rsid w:val="00325006"/>
    <w:rsid w:val="003256F8"/>
    <w:rsid w:val="00325E88"/>
    <w:rsid w:val="00326568"/>
    <w:rsid w:val="00326C97"/>
    <w:rsid w:val="0032774B"/>
    <w:rsid w:val="003310C7"/>
    <w:rsid w:val="00331B36"/>
    <w:rsid w:val="00332FCF"/>
    <w:rsid w:val="00333863"/>
    <w:rsid w:val="00333985"/>
    <w:rsid w:val="00333D4D"/>
    <w:rsid w:val="00335D67"/>
    <w:rsid w:val="00337A1A"/>
    <w:rsid w:val="003423B6"/>
    <w:rsid w:val="003429D9"/>
    <w:rsid w:val="00345831"/>
    <w:rsid w:val="00345AFF"/>
    <w:rsid w:val="003463FD"/>
    <w:rsid w:val="0035494B"/>
    <w:rsid w:val="00356CBF"/>
    <w:rsid w:val="003639A4"/>
    <w:rsid w:val="00367B2A"/>
    <w:rsid w:val="003708C0"/>
    <w:rsid w:val="00370D15"/>
    <w:rsid w:val="00372BE3"/>
    <w:rsid w:val="00373548"/>
    <w:rsid w:val="0037356F"/>
    <w:rsid w:val="00374BB0"/>
    <w:rsid w:val="00377A56"/>
    <w:rsid w:val="00380C2D"/>
    <w:rsid w:val="00381220"/>
    <w:rsid w:val="0038217F"/>
    <w:rsid w:val="0038449D"/>
    <w:rsid w:val="00384AC1"/>
    <w:rsid w:val="003857A8"/>
    <w:rsid w:val="0038582B"/>
    <w:rsid w:val="00386041"/>
    <w:rsid w:val="00386ED8"/>
    <w:rsid w:val="00387F6F"/>
    <w:rsid w:val="00390C27"/>
    <w:rsid w:val="0039160F"/>
    <w:rsid w:val="003926C4"/>
    <w:rsid w:val="00392DB7"/>
    <w:rsid w:val="00393F76"/>
    <w:rsid w:val="00396E1F"/>
    <w:rsid w:val="003A00E6"/>
    <w:rsid w:val="003A048B"/>
    <w:rsid w:val="003A3F0D"/>
    <w:rsid w:val="003A6F69"/>
    <w:rsid w:val="003B25EA"/>
    <w:rsid w:val="003B2F41"/>
    <w:rsid w:val="003B3334"/>
    <w:rsid w:val="003B3FBF"/>
    <w:rsid w:val="003B4726"/>
    <w:rsid w:val="003B503E"/>
    <w:rsid w:val="003C0364"/>
    <w:rsid w:val="003C14AB"/>
    <w:rsid w:val="003C3B4E"/>
    <w:rsid w:val="003C58DC"/>
    <w:rsid w:val="003C62A6"/>
    <w:rsid w:val="003D280F"/>
    <w:rsid w:val="003D2A44"/>
    <w:rsid w:val="003D44D0"/>
    <w:rsid w:val="003D507D"/>
    <w:rsid w:val="003E11A3"/>
    <w:rsid w:val="003E5F6C"/>
    <w:rsid w:val="003F00F1"/>
    <w:rsid w:val="003F0355"/>
    <w:rsid w:val="003F3621"/>
    <w:rsid w:val="003F3CB6"/>
    <w:rsid w:val="003F6170"/>
    <w:rsid w:val="00400BBC"/>
    <w:rsid w:val="00405554"/>
    <w:rsid w:val="0041008F"/>
    <w:rsid w:val="00410E73"/>
    <w:rsid w:val="004114F8"/>
    <w:rsid w:val="00412BF4"/>
    <w:rsid w:val="00412CEA"/>
    <w:rsid w:val="00413414"/>
    <w:rsid w:val="004136ED"/>
    <w:rsid w:val="00415158"/>
    <w:rsid w:val="00417DDF"/>
    <w:rsid w:val="00420426"/>
    <w:rsid w:val="004204E2"/>
    <w:rsid w:val="00421111"/>
    <w:rsid w:val="004216E9"/>
    <w:rsid w:val="00421973"/>
    <w:rsid w:val="00421ABA"/>
    <w:rsid w:val="00421BD0"/>
    <w:rsid w:val="00422EEE"/>
    <w:rsid w:val="00434564"/>
    <w:rsid w:val="004404C2"/>
    <w:rsid w:val="004408E5"/>
    <w:rsid w:val="00440A02"/>
    <w:rsid w:val="00440A6F"/>
    <w:rsid w:val="00444436"/>
    <w:rsid w:val="00444883"/>
    <w:rsid w:val="00451A38"/>
    <w:rsid w:val="00452889"/>
    <w:rsid w:val="00452D95"/>
    <w:rsid w:val="00452FE4"/>
    <w:rsid w:val="0045358C"/>
    <w:rsid w:val="00453659"/>
    <w:rsid w:val="00453D4E"/>
    <w:rsid w:val="004545BD"/>
    <w:rsid w:val="00456888"/>
    <w:rsid w:val="004601EB"/>
    <w:rsid w:val="0046043E"/>
    <w:rsid w:val="00461BB4"/>
    <w:rsid w:val="00464967"/>
    <w:rsid w:val="00465004"/>
    <w:rsid w:val="00472457"/>
    <w:rsid w:val="00475053"/>
    <w:rsid w:val="004803E1"/>
    <w:rsid w:val="00480734"/>
    <w:rsid w:val="00482FD3"/>
    <w:rsid w:val="004830E5"/>
    <w:rsid w:val="0048360D"/>
    <w:rsid w:val="00483837"/>
    <w:rsid w:val="00485371"/>
    <w:rsid w:val="004912D1"/>
    <w:rsid w:val="004919C4"/>
    <w:rsid w:val="00493FB6"/>
    <w:rsid w:val="00495E07"/>
    <w:rsid w:val="00495F39"/>
    <w:rsid w:val="00496607"/>
    <w:rsid w:val="004A0110"/>
    <w:rsid w:val="004A0270"/>
    <w:rsid w:val="004A3CC7"/>
    <w:rsid w:val="004A3E6F"/>
    <w:rsid w:val="004A5101"/>
    <w:rsid w:val="004A630A"/>
    <w:rsid w:val="004A78D3"/>
    <w:rsid w:val="004B0D71"/>
    <w:rsid w:val="004B1D9F"/>
    <w:rsid w:val="004B2FA6"/>
    <w:rsid w:val="004B3077"/>
    <w:rsid w:val="004B37EC"/>
    <w:rsid w:val="004B4288"/>
    <w:rsid w:val="004B5F8B"/>
    <w:rsid w:val="004B77CE"/>
    <w:rsid w:val="004C158E"/>
    <w:rsid w:val="004C24FA"/>
    <w:rsid w:val="004C2E76"/>
    <w:rsid w:val="004C6E86"/>
    <w:rsid w:val="004D124C"/>
    <w:rsid w:val="004D572B"/>
    <w:rsid w:val="004D6D09"/>
    <w:rsid w:val="004E0BB9"/>
    <w:rsid w:val="004E0CA6"/>
    <w:rsid w:val="004E3061"/>
    <w:rsid w:val="004E5551"/>
    <w:rsid w:val="004E6659"/>
    <w:rsid w:val="004E6C39"/>
    <w:rsid w:val="004E76C6"/>
    <w:rsid w:val="004F07D1"/>
    <w:rsid w:val="004F2003"/>
    <w:rsid w:val="004F2AC3"/>
    <w:rsid w:val="004F2D34"/>
    <w:rsid w:val="004F3306"/>
    <w:rsid w:val="004F343E"/>
    <w:rsid w:val="004F4A86"/>
    <w:rsid w:val="004F6EB5"/>
    <w:rsid w:val="004F7374"/>
    <w:rsid w:val="00503313"/>
    <w:rsid w:val="005037F1"/>
    <w:rsid w:val="00504952"/>
    <w:rsid w:val="00504AE4"/>
    <w:rsid w:val="00504CD8"/>
    <w:rsid w:val="00506C8C"/>
    <w:rsid w:val="00507E3E"/>
    <w:rsid w:val="0051021C"/>
    <w:rsid w:val="0051190C"/>
    <w:rsid w:val="00513481"/>
    <w:rsid w:val="005137ED"/>
    <w:rsid w:val="0051638A"/>
    <w:rsid w:val="005174E8"/>
    <w:rsid w:val="00517D31"/>
    <w:rsid w:val="00520AE1"/>
    <w:rsid w:val="00521039"/>
    <w:rsid w:val="00521D07"/>
    <w:rsid w:val="00525898"/>
    <w:rsid w:val="00530691"/>
    <w:rsid w:val="005311F5"/>
    <w:rsid w:val="005317BF"/>
    <w:rsid w:val="005324F7"/>
    <w:rsid w:val="00534775"/>
    <w:rsid w:val="00535B7F"/>
    <w:rsid w:val="0053690E"/>
    <w:rsid w:val="00536EAA"/>
    <w:rsid w:val="005402A1"/>
    <w:rsid w:val="00543CD5"/>
    <w:rsid w:val="00544E6A"/>
    <w:rsid w:val="005467B8"/>
    <w:rsid w:val="00552161"/>
    <w:rsid w:val="005541E7"/>
    <w:rsid w:val="00557899"/>
    <w:rsid w:val="00560FC5"/>
    <w:rsid w:val="0056281F"/>
    <w:rsid w:val="00563D25"/>
    <w:rsid w:val="00573E6B"/>
    <w:rsid w:val="0057468A"/>
    <w:rsid w:val="005768A6"/>
    <w:rsid w:val="0057754A"/>
    <w:rsid w:val="00580311"/>
    <w:rsid w:val="00584ECC"/>
    <w:rsid w:val="00586180"/>
    <w:rsid w:val="00587984"/>
    <w:rsid w:val="00587A85"/>
    <w:rsid w:val="005952F7"/>
    <w:rsid w:val="00595B1B"/>
    <w:rsid w:val="005969AA"/>
    <w:rsid w:val="005A089F"/>
    <w:rsid w:val="005A3457"/>
    <w:rsid w:val="005A74E6"/>
    <w:rsid w:val="005B12C9"/>
    <w:rsid w:val="005B1439"/>
    <w:rsid w:val="005B3E4A"/>
    <w:rsid w:val="005B447C"/>
    <w:rsid w:val="005B5465"/>
    <w:rsid w:val="005B69BB"/>
    <w:rsid w:val="005C3528"/>
    <w:rsid w:val="005C422E"/>
    <w:rsid w:val="005C7321"/>
    <w:rsid w:val="005C7646"/>
    <w:rsid w:val="005D0F74"/>
    <w:rsid w:val="005D1A82"/>
    <w:rsid w:val="005D1AD6"/>
    <w:rsid w:val="005D396D"/>
    <w:rsid w:val="005D441A"/>
    <w:rsid w:val="005D5E8E"/>
    <w:rsid w:val="005D5F7F"/>
    <w:rsid w:val="005D68A0"/>
    <w:rsid w:val="005D703C"/>
    <w:rsid w:val="005D7EE6"/>
    <w:rsid w:val="005E2F8B"/>
    <w:rsid w:val="005E3585"/>
    <w:rsid w:val="005E398C"/>
    <w:rsid w:val="005E56E3"/>
    <w:rsid w:val="005F041D"/>
    <w:rsid w:val="005F0A90"/>
    <w:rsid w:val="005F0E76"/>
    <w:rsid w:val="005F192A"/>
    <w:rsid w:val="005F2AA5"/>
    <w:rsid w:val="005F47D5"/>
    <w:rsid w:val="005F4D47"/>
    <w:rsid w:val="005F5A22"/>
    <w:rsid w:val="005F72D8"/>
    <w:rsid w:val="005F7659"/>
    <w:rsid w:val="005F76EE"/>
    <w:rsid w:val="0060056B"/>
    <w:rsid w:val="006016E9"/>
    <w:rsid w:val="00604389"/>
    <w:rsid w:val="006057AC"/>
    <w:rsid w:val="00605DD8"/>
    <w:rsid w:val="0061054D"/>
    <w:rsid w:val="0061156F"/>
    <w:rsid w:val="00613F6B"/>
    <w:rsid w:val="006143DF"/>
    <w:rsid w:val="00614966"/>
    <w:rsid w:val="0061531B"/>
    <w:rsid w:val="00615A1F"/>
    <w:rsid w:val="006161F9"/>
    <w:rsid w:val="0063271A"/>
    <w:rsid w:val="00634186"/>
    <w:rsid w:val="00635A32"/>
    <w:rsid w:val="0063606B"/>
    <w:rsid w:val="0063638A"/>
    <w:rsid w:val="00642DBF"/>
    <w:rsid w:val="00644D5B"/>
    <w:rsid w:val="00645C2B"/>
    <w:rsid w:val="00647FFD"/>
    <w:rsid w:val="006509D0"/>
    <w:rsid w:val="006562B6"/>
    <w:rsid w:val="006579C7"/>
    <w:rsid w:val="00662135"/>
    <w:rsid w:val="00662C3F"/>
    <w:rsid w:val="00667AE8"/>
    <w:rsid w:val="00667BC8"/>
    <w:rsid w:val="00670603"/>
    <w:rsid w:val="0067191A"/>
    <w:rsid w:val="006734CF"/>
    <w:rsid w:val="00674272"/>
    <w:rsid w:val="00674421"/>
    <w:rsid w:val="00674E09"/>
    <w:rsid w:val="00675CF6"/>
    <w:rsid w:val="00680B48"/>
    <w:rsid w:val="00681520"/>
    <w:rsid w:val="00681B58"/>
    <w:rsid w:val="00684B26"/>
    <w:rsid w:val="0068565A"/>
    <w:rsid w:val="00692BE7"/>
    <w:rsid w:val="006946E3"/>
    <w:rsid w:val="00694E13"/>
    <w:rsid w:val="00695EDF"/>
    <w:rsid w:val="0069678E"/>
    <w:rsid w:val="006969C3"/>
    <w:rsid w:val="00697441"/>
    <w:rsid w:val="00697F44"/>
    <w:rsid w:val="006A1D94"/>
    <w:rsid w:val="006A2363"/>
    <w:rsid w:val="006A41AD"/>
    <w:rsid w:val="006A4F99"/>
    <w:rsid w:val="006A7363"/>
    <w:rsid w:val="006B123F"/>
    <w:rsid w:val="006B4716"/>
    <w:rsid w:val="006B7196"/>
    <w:rsid w:val="006C0867"/>
    <w:rsid w:val="006C3896"/>
    <w:rsid w:val="006C5D9B"/>
    <w:rsid w:val="006C5DAB"/>
    <w:rsid w:val="006C73F2"/>
    <w:rsid w:val="006C7EC8"/>
    <w:rsid w:val="006D1842"/>
    <w:rsid w:val="006D44B1"/>
    <w:rsid w:val="006D576D"/>
    <w:rsid w:val="006D590C"/>
    <w:rsid w:val="006D5DF9"/>
    <w:rsid w:val="006D65A2"/>
    <w:rsid w:val="006D7990"/>
    <w:rsid w:val="006E0358"/>
    <w:rsid w:val="006E3A9C"/>
    <w:rsid w:val="006E4871"/>
    <w:rsid w:val="006F2555"/>
    <w:rsid w:val="006F29FD"/>
    <w:rsid w:val="006F49D3"/>
    <w:rsid w:val="006F4B79"/>
    <w:rsid w:val="00700560"/>
    <w:rsid w:val="00702951"/>
    <w:rsid w:val="0070396A"/>
    <w:rsid w:val="0070400E"/>
    <w:rsid w:val="00704912"/>
    <w:rsid w:val="0071197E"/>
    <w:rsid w:val="00713E3E"/>
    <w:rsid w:val="00714C72"/>
    <w:rsid w:val="007246F7"/>
    <w:rsid w:val="0072624F"/>
    <w:rsid w:val="00730D98"/>
    <w:rsid w:val="0073160E"/>
    <w:rsid w:val="00731988"/>
    <w:rsid w:val="00733252"/>
    <w:rsid w:val="00736FC4"/>
    <w:rsid w:val="00737659"/>
    <w:rsid w:val="0074758E"/>
    <w:rsid w:val="00751A0A"/>
    <w:rsid w:val="00751B30"/>
    <w:rsid w:val="00753F9D"/>
    <w:rsid w:val="00755862"/>
    <w:rsid w:val="00755C6B"/>
    <w:rsid w:val="0075670B"/>
    <w:rsid w:val="00761AEE"/>
    <w:rsid w:val="00763E95"/>
    <w:rsid w:val="00766A31"/>
    <w:rsid w:val="00771F27"/>
    <w:rsid w:val="00772C47"/>
    <w:rsid w:val="007736E2"/>
    <w:rsid w:val="00774B46"/>
    <w:rsid w:val="00774FFE"/>
    <w:rsid w:val="007768C9"/>
    <w:rsid w:val="00777003"/>
    <w:rsid w:val="007773F6"/>
    <w:rsid w:val="00777E0A"/>
    <w:rsid w:val="00784685"/>
    <w:rsid w:val="00785094"/>
    <w:rsid w:val="0078754A"/>
    <w:rsid w:val="00787821"/>
    <w:rsid w:val="0079100A"/>
    <w:rsid w:val="00792422"/>
    <w:rsid w:val="00793550"/>
    <w:rsid w:val="007935CE"/>
    <w:rsid w:val="00793A9E"/>
    <w:rsid w:val="007944C1"/>
    <w:rsid w:val="0079514C"/>
    <w:rsid w:val="00795198"/>
    <w:rsid w:val="007A0095"/>
    <w:rsid w:val="007A076B"/>
    <w:rsid w:val="007A3DA3"/>
    <w:rsid w:val="007A6A9E"/>
    <w:rsid w:val="007A6D55"/>
    <w:rsid w:val="007B3332"/>
    <w:rsid w:val="007B4813"/>
    <w:rsid w:val="007C19E5"/>
    <w:rsid w:val="007C1CF3"/>
    <w:rsid w:val="007C32C7"/>
    <w:rsid w:val="007C48C6"/>
    <w:rsid w:val="007C49C9"/>
    <w:rsid w:val="007C529F"/>
    <w:rsid w:val="007C68EF"/>
    <w:rsid w:val="007C7007"/>
    <w:rsid w:val="007C73A6"/>
    <w:rsid w:val="007D0C27"/>
    <w:rsid w:val="007D1B94"/>
    <w:rsid w:val="007E0A0D"/>
    <w:rsid w:val="007E0AA6"/>
    <w:rsid w:val="007E1823"/>
    <w:rsid w:val="007E289A"/>
    <w:rsid w:val="007E3983"/>
    <w:rsid w:val="007E3F49"/>
    <w:rsid w:val="007E5A8D"/>
    <w:rsid w:val="007E5C7A"/>
    <w:rsid w:val="007E7053"/>
    <w:rsid w:val="007E784D"/>
    <w:rsid w:val="007F0780"/>
    <w:rsid w:val="007F2C59"/>
    <w:rsid w:val="007F2C7C"/>
    <w:rsid w:val="007F3F13"/>
    <w:rsid w:val="007F492D"/>
    <w:rsid w:val="007F50A1"/>
    <w:rsid w:val="007F70E2"/>
    <w:rsid w:val="007F7EBC"/>
    <w:rsid w:val="008007A3"/>
    <w:rsid w:val="00800C3D"/>
    <w:rsid w:val="00800D71"/>
    <w:rsid w:val="00801555"/>
    <w:rsid w:val="00801A10"/>
    <w:rsid w:val="00802B69"/>
    <w:rsid w:val="008048F4"/>
    <w:rsid w:val="008053B7"/>
    <w:rsid w:val="00805FC1"/>
    <w:rsid w:val="00810050"/>
    <w:rsid w:val="008148F9"/>
    <w:rsid w:val="0081572F"/>
    <w:rsid w:val="00815ABB"/>
    <w:rsid w:val="008218F1"/>
    <w:rsid w:val="00821DC4"/>
    <w:rsid w:val="008238FE"/>
    <w:rsid w:val="008241BE"/>
    <w:rsid w:val="00824477"/>
    <w:rsid w:val="00826A5F"/>
    <w:rsid w:val="00826BE1"/>
    <w:rsid w:val="00827683"/>
    <w:rsid w:val="00833005"/>
    <w:rsid w:val="00836AA7"/>
    <w:rsid w:val="00840C76"/>
    <w:rsid w:val="00840DB0"/>
    <w:rsid w:val="0084365C"/>
    <w:rsid w:val="00844EDC"/>
    <w:rsid w:val="00846336"/>
    <w:rsid w:val="00847B1D"/>
    <w:rsid w:val="00850B57"/>
    <w:rsid w:val="008529A5"/>
    <w:rsid w:val="00852B44"/>
    <w:rsid w:val="008546AD"/>
    <w:rsid w:val="00856B73"/>
    <w:rsid w:val="00856F91"/>
    <w:rsid w:val="00861FB7"/>
    <w:rsid w:val="00865129"/>
    <w:rsid w:val="0086533A"/>
    <w:rsid w:val="008709A4"/>
    <w:rsid w:val="00870A47"/>
    <w:rsid w:val="00871110"/>
    <w:rsid w:val="008719F8"/>
    <w:rsid w:val="008739FF"/>
    <w:rsid w:val="00876661"/>
    <w:rsid w:val="00877962"/>
    <w:rsid w:val="00881339"/>
    <w:rsid w:val="0088186B"/>
    <w:rsid w:val="00882016"/>
    <w:rsid w:val="008822AC"/>
    <w:rsid w:val="00884730"/>
    <w:rsid w:val="0089061C"/>
    <w:rsid w:val="008908EC"/>
    <w:rsid w:val="00892E0C"/>
    <w:rsid w:val="008938BE"/>
    <w:rsid w:val="00893E77"/>
    <w:rsid w:val="00893F9C"/>
    <w:rsid w:val="00896436"/>
    <w:rsid w:val="00897B88"/>
    <w:rsid w:val="008A08C0"/>
    <w:rsid w:val="008A2FB0"/>
    <w:rsid w:val="008A3FA0"/>
    <w:rsid w:val="008A6107"/>
    <w:rsid w:val="008A7354"/>
    <w:rsid w:val="008B3D18"/>
    <w:rsid w:val="008B3D2A"/>
    <w:rsid w:val="008B6923"/>
    <w:rsid w:val="008C15F7"/>
    <w:rsid w:val="008C2CCB"/>
    <w:rsid w:val="008D012D"/>
    <w:rsid w:val="008D1CBF"/>
    <w:rsid w:val="008D4196"/>
    <w:rsid w:val="008D70E8"/>
    <w:rsid w:val="008E228E"/>
    <w:rsid w:val="008E6CF3"/>
    <w:rsid w:val="008F1A78"/>
    <w:rsid w:val="008F4C60"/>
    <w:rsid w:val="008F5A36"/>
    <w:rsid w:val="008F692F"/>
    <w:rsid w:val="008F70A1"/>
    <w:rsid w:val="009016CD"/>
    <w:rsid w:val="00901D76"/>
    <w:rsid w:val="0090210E"/>
    <w:rsid w:val="00903F47"/>
    <w:rsid w:val="00904EE1"/>
    <w:rsid w:val="0090591F"/>
    <w:rsid w:val="00907558"/>
    <w:rsid w:val="00907DBE"/>
    <w:rsid w:val="0091228B"/>
    <w:rsid w:val="00912785"/>
    <w:rsid w:val="00912BB4"/>
    <w:rsid w:val="00914B59"/>
    <w:rsid w:val="00914FDE"/>
    <w:rsid w:val="00915B52"/>
    <w:rsid w:val="00916E84"/>
    <w:rsid w:val="009170CC"/>
    <w:rsid w:val="009204DE"/>
    <w:rsid w:val="009208B9"/>
    <w:rsid w:val="00936508"/>
    <w:rsid w:val="0093669B"/>
    <w:rsid w:val="00936BCA"/>
    <w:rsid w:val="00937135"/>
    <w:rsid w:val="00942A0D"/>
    <w:rsid w:val="00945119"/>
    <w:rsid w:val="0094661C"/>
    <w:rsid w:val="0095054F"/>
    <w:rsid w:val="00951467"/>
    <w:rsid w:val="0095172F"/>
    <w:rsid w:val="0095184C"/>
    <w:rsid w:val="00952CA4"/>
    <w:rsid w:val="00954ACA"/>
    <w:rsid w:val="00960A3F"/>
    <w:rsid w:val="00961DA2"/>
    <w:rsid w:val="009628DD"/>
    <w:rsid w:val="00963472"/>
    <w:rsid w:val="009642EC"/>
    <w:rsid w:val="00964491"/>
    <w:rsid w:val="00965871"/>
    <w:rsid w:val="00965DF3"/>
    <w:rsid w:val="00966F37"/>
    <w:rsid w:val="0096704B"/>
    <w:rsid w:val="0097159A"/>
    <w:rsid w:val="00973A90"/>
    <w:rsid w:val="00974D4C"/>
    <w:rsid w:val="00980927"/>
    <w:rsid w:val="00985BFB"/>
    <w:rsid w:val="009861F8"/>
    <w:rsid w:val="0099077C"/>
    <w:rsid w:val="009932A0"/>
    <w:rsid w:val="00993F35"/>
    <w:rsid w:val="00994D0F"/>
    <w:rsid w:val="00996D00"/>
    <w:rsid w:val="009A0DC3"/>
    <w:rsid w:val="009A30CA"/>
    <w:rsid w:val="009A6DBC"/>
    <w:rsid w:val="009C18B6"/>
    <w:rsid w:val="009C5B0A"/>
    <w:rsid w:val="009C6FAC"/>
    <w:rsid w:val="009D1349"/>
    <w:rsid w:val="009D2B67"/>
    <w:rsid w:val="009D2B6E"/>
    <w:rsid w:val="009D378E"/>
    <w:rsid w:val="009D5EE9"/>
    <w:rsid w:val="009D69D6"/>
    <w:rsid w:val="009D76F4"/>
    <w:rsid w:val="009E1C28"/>
    <w:rsid w:val="009E215C"/>
    <w:rsid w:val="009E2E45"/>
    <w:rsid w:val="009E6312"/>
    <w:rsid w:val="009F1D80"/>
    <w:rsid w:val="009F2D4A"/>
    <w:rsid w:val="009F574D"/>
    <w:rsid w:val="009F621B"/>
    <w:rsid w:val="00A00B5D"/>
    <w:rsid w:val="00A11097"/>
    <w:rsid w:val="00A11795"/>
    <w:rsid w:val="00A11F92"/>
    <w:rsid w:val="00A12835"/>
    <w:rsid w:val="00A12ADF"/>
    <w:rsid w:val="00A1331E"/>
    <w:rsid w:val="00A1335F"/>
    <w:rsid w:val="00A13890"/>
    <w:rsid w:val="00A14454"/>
    <w:rsid w:val="00A16EAA"/>
    <w:rsid w:val="00A17DBD"/>
    <w:rsid w:val="00A209FB"/>
    <w:rsid w:val="00A20DBC"/>
    <w:rsid w:val="00A213D9"/>
    <w:rsid w:val="00A21438"/>
    <w:rsid w:val="00A2305D"/>
    <w:rsid w:val="00A2469F"/>
    <w:rsid w:val="00A32190"/>
    <w:rsid w:val="00A34E23"/>
    <w:rsid w:val="00A35CA3"/>
    <w:rsid w:val="00A40AA7"/>
    <w:rsid w:val="00A4223A"/>
    <w:rsid w:val="00A427A3"/>
    <w:rsid w:val="00A44A2E"/>
    <w:rsid w:val="00A45424"/>
    <w:rsid w:val="00A50882"/>
    <w:rsid w:val="00A50CA4"/>
    <w:rsid w:val="00A51BDE"/>
    <w:rsid w:val="00A52BD7"/>
    <w:rsid w:val="00A55560"/>
    <w:rsid w:val="00A607F4"/>
    <w:rsid w:val="00A61661"/>
    <w:rsid w:val="00A63862"/>
    <w:rsid w:val="00A639A1"/>
    <w:rsid w:val="00A64600"/>
    <w:rsid w:val="00A64A58"/>
    <w:rsid w:val="00A64B29"/>
    <w:rsid w:val="00A66786"/>
    <w:rsid w:val="00A669D0"/>
    <w:rsid w:val="00A67566"/>
    <w:rsid w:val="00A7058B"/>
    <w:rsid w:val="00A70988"/>
    <w:rsid w:val="00A72573"/>
    <w:rsid w:val="00A74815"/>
    <w:rsid w:val="00A7601B"/>
    <w:rsid w:val="00A8087D"/>
    <w:rsid w:val="00A82DDD"/>
    <w:rsid w:val="00A833E0"/>
    <w:rsid w:val="00A83CA7"/>
    <w:rsid w:val="00A842CE"/>
    <w:rsid w:val="00A84F18"/>
    <w:rsid w:val="00A86B58"/>
    <w:rsid w:val="00A86DB9"/>
    <w:rsid w:val="00A90845"/>
    <w:rsid w:val="00A916C3"/>
    <w:rsid w:val="00A92C7B"/>
    <w:rsid w:val="00A93BDA"/>
    <w:rsid w:val="00A9516F"/>
    <w:rsid w:val="00AA25A7"/>
    <w:rsid w:val="00AA4EBF"/>
    <w:rsid w:val="00AA53FC"/>
    <w:rsid w:val="00AA7625"/>
    <w:rsid w:val="00AB11DC"/>
    <w:rsid w:val="00AB1527"/>
    <w:rsid w:val="00AB58CF"/>
    <w:rsid w:val="00AB5FFB"/>
    <w:rsid w:val="00AC1262"/>
    <w:rsid w:val="00AC1BCC"/>
    <w:rsid w:val="00AC56B2"/>
    <w:rsid w:val="00AC7055"/>
    <w:rsid w:val="00AD2C68"/>
    <w:rsid w:val="00AD426E"/>
    <w:rsid w:val="00AD42F2"/>
    <w:rsid w:val="00AD62FE"/>
    <w:rsid w:val="00AD6412"/>
    <w:rsid w:val="00AD7343"/>
    <w:rsid w:val="00AD77F0"/>
    <w:rsid w:val="00AE2964"/>
    <w:rsid w:val="00AE32FD"/>
    <w:rsid w:val="00AE54B0"/>
    <w:rsid w:val="00AF3227"/>
    <w:rsid w:val="00AF59E6"/>
    <w:rsid w:val="00AF6057"/>
    <w:rsid w:val="00AF6E30"/>
    <w:rsid w:val="00B01382"/>
    <w:rsid w:val="00B02E8C"/>
    <w:rsid w:val="00B06C10"/>
    <w:rsid w:val="00B07D4E"/>
    <w:rsid w:val="00B104B4"/>
    <w:rsid w:val="00B16F7E"/>
    <w:rsid w:val="00B2111E"/>
    <w:rsid w:val="00B23E8D"/>
    <w:rsid w:val="00B24648"/>
    <w:rsid w:val="00B24826"/>
    <w:rsid w:val="00B250A1"/>
    <w:rsid w:val="00B2703E"/>
    <w:rsid w:val="00B27D3B"/>
    <w:rsid w:val="00B31546"/>
    <w:rsid w:val="00B32CB6"/>
    <w:rsid w:val="00B3664E"/>
    <w:rsid w:val="00B36D08"/>
    <w:rsid w:val="00B371AD"/>
    <w:rsid w:val="00B4174E"/>
    <w:rsid w:val="00B422C5"/>
    <w:rsid w:val="00B42C20"/>
    <w:rsid w:val="00B42D37"/>
    <w:rsid w:val="00B4484A"/>
    <w:rsid w:val="00B45604"/>
    <w:rsid w:val="00B46301"/>
    <w:rsid w:val="00B4693A"/>
    <w:rsid w:val="00B473D5"/>
    <w:rsid w:val="00B512D0"/>
    <w:rsid w:val="00B51E46"/>
    <w:rsid w:val="00B53EE5"/>
    <w:rsid w:val="00B54521"/>
    <w:rsid w:val="00B547FE"/>
    <w:rsid w:val="00B55B86"/>
    <w:rsid w:val="00B606C2"/>
    <w:rsid w:val="00B60A28"/>
    <w:rsid w:val="00B66174"/>
    <w:rsid w:val="00B661A3"/>
    <w:rsid w:val="00B707B7"/>
    <w:rsid w:val="00B72ED0"/>
    <w:rsid w:val="00B73281"/>
    <w:rsid w:val="00B74EB9"/>
    <w:rsid w:val="00B751D5"/>
    <w:rsid w:val="00B80824"/>
    <w:rsid w:val="00B81C45"/>
    <w:rsid w:val="00B820F4"/>
    <w:rsid w:val="00B82E37"/>
    <w:rsid w:val="00B85070"/>
    <w:rsid w:val="00B8649D"/>
    <w:rsid w:val="00B87E4D"/>
    <w:rsid w:val="00B95C2F"/>
    <w:rsid w:val="00BA2C86"/>
    <w:rsid w:val="00BA38F3"/>
    <w:rsid w:val="00BA445F"/>
    <w:rsid w:val="00BA616E"/>
    <w:rsid w:val="00BA6706"/>
    <w:rsid w:val="00BB18F2"/>
    <w:rsid w:val="00BB57B6"/>
    <w:rsid w:val="00BB5D9E"/>
    <w:rsid w:val="00BC297F"/>
    <w:rsid w:val="00BC2D41"/>
    <w:rsid w:val="00BC2E76"/>
    <w:rsid w:val="00BC6AEC"/>
    <w:rsid w:val="00BC6D43"/>
    <w:rsid w:val="00BD4991"/>
    <w:rsid w:val="00BD5A58"/>
    <w:rsid w:val="00BD697B"/>
    <w:rsid w:val="00BD7348"/>
    <w:rsid w:val="00BD7D13"/>
    <w:rsid w:val="00BE28DC"/>
    <w:rsid w:val="00BE2BBD"/>
    <w:rsid w:val="00BE4195"/>
    <w:rsid w:val="00BE41AA"/>
    <w:rsid w:val="00BE4736"/>
    <w:rsid w:val="00BE57DE"/>
    <w:rsid w:val="00BE6236"/>
    <w:rsid w:val="00BE75B6"/>
    <w:rsid w:val="00BE77FB"/>
    <w:rsid w:val="00BE7AFA"/>
    <w:rsid w:val="00BF043F"/>
    <w:rsid w:val="00BF1BC0"/>
    <w:rsid w:val="00BF49E7"/>
    <w:rsid w:val="00BF4A8C"/>
    <w:rsid w:val="00BF52C8"/>
    <w:rsid w:val="00BF7B46"/>
    <w:rsid w:val="00C00421"/>
    <w:rsid w:val="00C0083B"/>
    <w:rsid w:val="00C00BF5"/>
    <w:rsid w:val="00C02B7B"/>
    <w:rsid w:val="00C030B4"/>
    <w:rsid w:val="00C033D2"/>
    <w:rsid w:val="00C105F3"/>
    <w:rsid w:val="00C111F7"/>
    <w:rsid w:val="00C11720"/>
    <w:rsid w:val="00C11E73"/>
    <w:rsid w:val="00C11ED4"/>
    <w:rsid w:val="00C13700"/>
    <w:rsid w:val="00C14F74"/>
    <w:rsid w:val="00C16432"/>
    <w:rsid w:val="00C1643F"/>
    <w:rsid w:val="00C16772"/>
    <w:rsid w:val="00C1754B"/>
    <w:rsid w:val="00C20138"/>
    <w:rsid w:val="00C21131"/>
    <w:rsid w:val="00C213E5"/>
    <w:rsid w:val="00C227B4"/>
    <w:rsid w:val="00C23159"/>
    <w:rsid w:val="00C24FDA"/>
    <w:rsid w:val="00C260F7"/>
    <w:rsid w:val="00C26690"/>
    <w:rsid w:val="00C27A59"/>
    <w:rsid w:val="00C303E7"/>
    <w:rsid w:val="00C311A6"/>
    <w:rsid w:val="00C31B49"/>
    <w:rsid w:val="00C32BB1"/>
    <w:rsid w:val="00C32FA7"/>
    <w:rsid w:val="00C332AC"/>
    <w:rsid w:val="00C341A2"/>
    <w:rsid w:val="00C341EB"/>
    <w:rsid w:val="00C3479B"/>
    <w:rsid w:val="00C379DF"/>
    <w:rsid w:val="00C379E3"/>
    <w:rsid w:val="00C423C5"/>
    <w:rsid w:val="00C43B87"/>
    <w:rsid w:val="00C47FF0"/>
    <w:rsid w:val="00C50265"/>
    <w:rsid w:val="00C567A8"/>
    <w:rsid w:val="00C56D0C"/>
    <w:rsid w:val="00C604B1"/>
    <w:rsid w:val="00C64930"/>
    <w:rsid w:val="00C654BB"/>
    <w:rsid w:val="00C7269C"/>
    <w:rsid w:val="00C72894"/>
    <w:rsid w:val="00C750FD"/>
    <w:rsid w:val="00C75887"/>
    <w:rsid w:val="00C7730D"/>
    <w:rsid w:val="00C77547"/>
    <w:rsid w:val="00C9092B"/>
    <w:rsid w:val="00C932BB"/>
    <w:rsid w:val="00C935AF"/>
    <w:rsid w:val="00C94126"/>
    <w:rsid w:val="00CA0007"/>
    <w:rsid w:val="00CA440A"/>
    <w:rsid w:val="00CA73D2"/>
    <w:rsid w:val="00CA7BFA"/>
    <w:rsid w:val="00CB0E6B"/>
    <w:rsid w:val="00CB2358"/>
    <w:rsid w:val="00CB2A6F"/>
    <w:rsid w:val="00CB32F9"/>
    <w:rsid w:val="00CB5AA6"/>
    <w:rsid w:val="00CB61BC"/>
    <w:rsid w:val="00CC0237"/>
    <w:rsid w:val="00CC1984"/>
    <w:rsid w:val="00CC3FE6"/>
    <w:rsid w:val="00CC431B"/>
    <w:rsid w:val="00CC51B9"/>
    <w:rsid w:val="00CC6808"/>
    <w:rsid w:val="00CC7458"/>
    <w:rsid w:val="00CD6436"/>
    <w:rsid w:val="00CD6FBD"/>
    <w:rsid w:val="00CE01F0"/>
    <w:rsid w:val="00CE088F"/>
    <w:rsid w:val="00CE0C62"/>
    <w:rsid w:val="00CE1424"/>
    <w:rsid w:val="00CE7E0A"/>
    <w:rsid w:val="00CF0BD5"/>
    <w:rsid w:val="00CF1ED8"/>
    <w:rsid w:val="00CF302B"/>
    <w:rsid w:val="00D002CF"/>
    <w:rsid w:val="00D00B9E"/>
    <w:rsid w:val="00D01E2D"/>
    <w:rsid w:val="00D07011"/>
    <w:rsid w:val="00D07BC8"/>
    <w:rsid w:val="00D127B0"/>
    <w:rsid w:val="00D217EF"/>
    <w:rsid w:val="00D22EC6"/>
    <w:rsid w:val="00D2428B"/>
    <w:rsid w:val="00D24323"/>
    <w:rsid w:val="00D245B4"/>
    <w:rsid w:val="00D24E57"/>
    <w:rsid w:val="00D2541D"/>
    <w:rsid w:val="00D34016"/>
    <w:rsid w:val="00D34E5D"/>
    <w:rsid w:val="00D35BB7"/>
    <w:rsid w:val="00D360FA"/>
    <w:rsid w:val="00D366F3"/>
    <w:rsid w:val="00D36AF2"/>
    <w:rsid w:val="00D379D3"/>
    <w:rsid w:val="00D400D5"/>
    <w:rsid w:val="00D40156"/>
    <w:rsid w:val="00D41426"/>
    <w:rsid w:val="00D45278"/>
    <w:rsid w:val="00D53B6E"/>
    <w:rsid w:val="00D54076"/>
    <w:rsid w:val="00D549FB"/>
    <w:rsid w:val="00D55D41"/>
    <w:rsid w:val="00D55DAB"/>
    <w:rsid w:val="00D60E8E"/>
    <w:rsid w:val="00D62480"/>
    <w:rsid w:val="00D643A0"/>
    <w:rsid w:val="00D6597E"/>
    <w:rsid w:val="00D66A5C"/>
    <w:rsid w:val="00D71166"/>
    <w:rsid w:val="00D71468"/>
    <w:rsid w:val="00D71960"/>
    <w:rsid w:val="00D71C0A"/>
    <w:rsid w:val="00D71DBB"/>
    <w:rsid w:val="00D72E8F"/>
    <w:rsid w:val="00D7436A"/>
    <w:rsid w:val="00D76239"/>
    <w:rsid w:val="00D80FE3"/>
    <w:rsid w:val="00D810A7"/>
    <w:rsid w:val="00D8170B"/>
    <w:rsid w:val="00D82AB7"/>
    <w:rsid w:val="00D842DD"/>
    <w:rsid w:val="00D84695"/>
    <w:rsid w:val="00D85218"/>
    <w:rsid w:val="00D86C05"/>
    <w:rsid w:val="00D87B3B"/>
    <w:rsid w:val="00D90AF1"/>
    <w:rsid w:val="00D911B7"/>
    <w:rsid w:val="00D929AC"/>
    <w:rsid w:val="00D9496E"/>
    <w:rsid w:val="00D94C79"/>
    <w:rsid w:val="00D952A4"/>
    <w:rsid w:val="00DA032D"/>
    <w:rsid w:val="00DA1212"/>
    <w:rsid w:val="00DA308B"/>
    <w:rsid w:val="00DA332A"/>
    <w:rsid w:val="00DA391F"/>
    <w:rsid w:val="00DA738C"/>
    <w:rsid w:val="00DB11A0"/>
    <w:rsid w:val="00DB1503"/>
    <w:rsid w:val="00DB324F"/>
    <w:rsid w:val="00DB3BF4"/>
    <w:rsid w:val="00DB452D"/>
    <w:rsid w:val="00DB4620"/>
    <w:rsid w:val="00DB56F3"/>
    <w:rsid w:val="00DC00A9"/>
    <w:rsid w:val="00DC0321"/>
    <w:rsid w:val="00DC15ED"/>
    <w:rsid w:val="00DC43BB"/>
    <w:rsid w:val="00DC503C"/>
    <w:rsid w:val="00DC5B3A"/>
    <w:rsid w:val="00DC771C"/>
    <w:rsid w:val="00DC78D3"/>
    <w:rsid w:val="00DD4895"/>
    <w:rsid w:val="00DD4B36"/>
    <w:rsid w:val="00DD6274"/>
    <w:rsid w:val="00DD7C86"/>
    <w:rsid w:val="00DE4063"/>
    <w:rsid w:val="00DE4145"/>
    <w:rsid w:val="00DE6873"/>
    <w:rsid w:val="00DE7654"/>
    <w:rsid w:val="00DE7A4C"/>
    <w:rsid w:val="00DE7E3E"/>
    <w:rsid w:val="00DF0BD3"/>
    <w:rsid w:val="00DF1369"/>
    <w:rsid w:val="00DF3AF8"/>
    <w:rsid w:val="00DF4C29"/>
    <w:rsid w:val="00DF5396"/>
    <w:rsid w:val="00DF5F38"/>
    <w:rsid w:val="00DF64B4"/>
    <w:rsid w:val="00DF6FAF"/>
    <w:rsid w:val="00E00DD7"/>
    <w:rsid w:val="00E01131"/>
    <w:rsid w:val="00E01580"/>
    <w:rsid w:val="00E0452F"/>
    <w:rsid w:val="00E0530A"/>
    <w:rsid w:val="00E07059"/>
    <w:rsid w:val="00E07CA9"/>
    <w:rsid w:val="00E10EE6"/>
    <w:rsid w:val="00E11A1D"/>
    <w:rsid w:val="00E129EC"/>
    <w:rsid w:val="00E13168"/>
    <w:rsid w:val="00E16CCE"/>
    <w:rsid w:val="00E16D55"/>
    <w:rsid w:val="00E23451"/>
    <w:rsid w:val="00E243E6"/>
    <w:rsid w:val="00E2732B"/>
    <w:rsid w:val="00E350EA"/>
    <w:rsid w:val="00E35AC7"/>
    <w:rsid w:val="00E376B9"/>
    <w:rsid w:val="00E37FC2"/>
    <w:rsid w:val="00E402A3"/>
    <w:rsid w:val="00E41401"/>
    <w:rsid w:val="00E4150B"/>
    <w:rsid w:val="00E4470B"/>
    <w:rsid w:val="00E44E35"/>
    <w:rsid w:val="00E52B03"/>
    <w:rsid w:val="00E53339"/>
    <w:rsid w:val="00E57A3D"/>
    <w:rsid w:val="00E63BDA"/>
    <w:rsid w:val="00E67182"/>
    <w:rsid w:val="00E675A2"/>
    <w:rsid w:val="00E678CE"/>
    <w:rsid w:val="00E67AE2"/>
    <w:rsid w:val="00E70934"/>
    <w:rsid w:val="00E71EF1"/>
    <w:rsid w:val="00E73A5F"/>
    <w:rsid w:val="00E7426F"/>
    <w:rsid w:val="00E75BD4"/>
    <w:rsid w:val="00E77471"/>
    <w:rsid w:val="00E777A2"/>
    <w:rsid w:val="00E80CE0"/>
    <w:rsid w:val="00E8294A"/>
    <w:rsid w:val="00E83904"/>
    <w:rsid w:val="00E83E5A"/>
    <w:rsid w:val="00E87256"/>
    <w:rsid w:val="00E90776"/>
    <w:rsid w:val="00E90CF7"/>
    <w:rsid w:val="00E913CC"/>
    <w:rsid w:val="00E96499"/>
    <w:rsid w:val="00E96E8D"/>
    <w:rsid w:val="00EA032C"/>
    <w:rsid w:val="00EA2187"/>
    <w:rsid w:val="00EA355E"/>
    <w:rsid w:val="00EA3BF7"/>
    <w:rsid w:val="00EA5A62"/>
    <w:rsid w:val="00EA71F0"/>
    <w:rsid w:val="00EA7A18"/>
    <w:rsid w:val="00EB18C0"/>
    <w:rsid w:val="00EB27A0"/>
    <w:rsid w:val="00EB32D8"/>
    <w:rsid w:val="00EB3932"/>
    <w:rsid w:val="00EB4535"/>
    <w:rsid w:val="00EB48DF"/>
    <w:rsid w:val="00EB5256"/>
    <w:rsid w:val="00EC0E23"/>
    <w:rsid w:val="00EC0F43"/>
    <w:rsid w:val="00EC391D"/>
    <w:rsid w:val="00EC4B97"/>
    <w:rsid w:val="00EC550F"/>
    <w:rsid w:val="00ED1AA7"/>
    <w:rsid w:val="00ED2E42"/>
    <w:rsid w:val="00ED4D4D"/>
    <w:rsid w:val="00ED7BD2"/>
    <w:rsid w:val="00EE1C83"/>
    <w:rsid w:val="00EE79F4"/>
    <w:rsid w:val="00EF1824"/>
    <w:rsid w:val="00EF4857"/>
    <w:rsid w:val="00EF5EC8"/>
    <w:rsid w:val="00EF6A9C"/>
    <w:rsid w:val="00EF6FF2"/>
    <w:rsid w:val="00F0262B"/>
    <w:rsid w:val="00F0331D"/>
    <w:rsid w:val="00F044CB"/>
    <w:rsid w:val="00F04E74"/>
    <w:rsid w:val="00F06295"/>
    <w:rsid w:val="00F06F2A"/>
    <w:rsid w:val="00F12A28"/>
    <w:rsid w:val="00F12B20"/>
    <w:rsid w:val="00F12E9B"/>
    <w:rsid w:val="00F13303"/>
    <w:rsid w:val="00F14476"/>
    <w:rsid w:val="00F15A93"/>
    <w:rsid w:val="00F16E52"/>
    <w:rsid w:val="00F204B1"/>
    <w:rsid w:val="00F20527"/>
    <w:rsid w:val="00F20EAD"/>
    <w:rsid w:val="00F20F72"/>
    <w:rsid w:val="00F21E9E"/>
    <w:rsid w:val="00F22D0D"/>
    <w:rsid w:val="00F2371B"/>
    <w:rsid w:val="00F246D0"/>
    <w:rsid w:val="00F26E65"/>
    <w:rsid w:val="00F27250"/>
    <w:rsid w:val="00F3008A"/>
    <w:rsid w:val="00F320E1"/>
    <w:rsid w:val="00F4024E"/>
    <w:rsid w:val="00F41C99"/>
    <w:rsid w:val="00F42798"/>
    <w:rsid w:val="00F438CB"/>
    <w:rsid w:val="00F43CBA"/>
    <w:rsid w:val="00F44637"/>
    <w:rsid w:val="00F449AA"/>
    <w:rsid w:val="00F44E5F"/>
    <w:rsid w:val="00F4786A"/>
    <w:rsid w:val="00F47C91"/>
    <w:rsid w:val="00F50484"/>
    <w:rsid w:val="00F51112"/>
    <w:rsid w:val="00F52052"/>
    <w:rsid w:val="00F54ABF"/>
    <w:rsid w:val="00F55ADA"/>
    <w:rsid w:val="00F55CEE"/>
    <w:rsid w:val="00F55F27"/>
    <w:rsid w:val="00F5602B"/>
    <w:rsid w:val="00F56140"/>
    <w:rsid w:val="00F56BBF"/>
    <w:rsid w:val="00F635BE"/>
    <w:rsid w:val="00F718F1"/>
    <w:rsid w:val="00F72C8F"/>
    <w:rsid w:val="00F7466C"/>
    <w:rsid w:val="00F7749A"/>
    <w:rsid w:val="00F774FE"/>
    <w:rsid w:val="00F80CF0"/>
    <w:rsid w:val="00F81A0E"/>
    <w:rsid w:val="00F864EE"/>
    <w:rsid w:val="00F87AF2"/>
    <w:rsid w:val="00F87B78"/>
    <w:rsid w:val="00F91D5C"/>
    <w:rsid w:val="00F94921"/>
    <w:rsid w:val="00F96971"/>
    <w:rsid w:val="00F972DD"/>
    <w:rsid w:val="00F97CC7"/>
    <w:rsid w:val="00FA18D8"/>
    <w:rsid w:val="00FA2992"/>
    <w:rsid w:val="00FA6591"/>
    <w:rsid w:val="00FB01A0"/>
    <w:rsid w:val="00FB1C8E"/>
    <w:rsid w:val="00FB5210"/>
    <w:rsid w:val="00FC3BAA"/>
    <w:rsid w:val="00FC429F"/>
    <w:rsid w:val="00FC5A91"/>
    <w:rsid w:val="00FD23BB"/>
    <w:rsid w:val="00FD2D9A"/>
    <w:rsid w:val="00FD5ED9"/>
    <w:rsid w:val="00FF1845"/>
    <w:rsid w:val="00FF60D9"/>
    <w:rsid w:val="00FF69D7"/>
    <w:rsid w:val="00FF6F3B"/>
    <w:rsid w:val="00FF7DF5"/>
    <w:rsid w:val="2BC1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98EE7"/>
  <w15:docId w15:val="{86DFA4AB-062F-42AE-9FE4-B1F53975B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2DD"/>
  </w:style>
  <w:style w:type="paragraph" w:styleId="Ttulo1">
    <w:name w:val="heading 1"/>
    <w:basedOn w:val="Normal"/>
    <w:next w:val="Normal"/>
    <w:link w:val="Ttulo1Car"/>
    <w:uiPriority w:val="9"/>
    <w:qFormat/>
    <w:rsid w:val="005F0A90"/>
    <w:pPr>
      <w:spacing w:before="240"/>
      <w:outlineLvl w:val="0"/>
    </w:pPr>
    <w:rPr>
      <w:b/>
      <w:sz w:val="24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1F6D62"/>
    <w:pPr>
      <w:outlineLvl w:val="1"/>
    </w:p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8007A3"/>
    <w:pPr>
      <w:outlineLvl w:val="2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EMBRETELATERAL">
    <w:name w:val="MEMBRETE LATERAL"/>
    <w:basedOn w:val="Textoindependiente"/>
    <w:link w:val="MEMBRETELATERALCar"/>
    <w:qFormat/>
    <w:rsid w:val="00331B36"/>
    <w:pPr>
      <w:spacing w:after="240" w:line="240" w:lineRule="atLeast"/>
      <w:ind w:firstLine="360"/>
      <w:jc w:val="both"/>
    </w:pPr>
    <w:rPr>
      <w:rFonts w:ascii="Arial Narrow" w:eastAsia="Times New Roman" w:hAnsi="Arial Narrow" w:cs="Times New Roman"/>
      <w:color w:val="808080" w:themeColor="background1" w:themeShade="80"/>
      <w:sz w:val="16"/>
      <w:szCs w:val="24"/>
      <w:lang w:eastAsia="es-ES"/>
    </w:rPr>
  </w:style>
  <w:style w:type="character" w:customStyle="1" w:styleId="MEMBRETELATERALCar">
    <w:name w:val="MEMBRETE LATERAL Car"/>
    <w:basedOn w:val="TextoindependienteCar"/>
    <w:link w:val="MEMBRETELATERAL"/>
    <w:rsid w:val="00331B36"/>
    <w:rPr>
      <w:rFonts w:ascii="Arial Narrow" w:eastAsia="Times New Roman" w:hAnsi="Arial Narrow" w:cs="Times New Roman"/>
      <w:color w:val="808080" w:themeColor="background1" w:themeShade="80"/>
      <w:sz w:val="16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331B3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331B36"/>
  </w:style>
  <w:style w:type="paragraph" w:styleId="Encabezado">
    <w:name w:val="header"/>
    <w:basedOn w:val="Normal"/>
    <w:link w:val="EncabezadoCar"/>
    <w:uiPriority w:val="99"/>
    <w:unhideWhenUsed/>
    <w:rsid w:val="002234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4F6"/>
  </w:style>
  <w:style w:type="paragraph" w:styleId="Piedepgina">
    <w:name w:val="footer"/>
    <w:basedOn w:val="Normal"/>
    <w:link w:val="PiedepginaCar"/>
    <w:uiPriority w:val="99"/>
    <w:unhideWhenUsed/>
    <w:rsid w:val="002234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4F6"/>
  </w:style>
  <w:style w:type="table" w:styleId="Tablaconcuadrcula">
    <w:name w:val="Table Grid"/>
    <w:basedOn w:val="Tablanormal"/>
    <w:uiPriority w:val="39"/>
    <w:rsid w:val="005C7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5F0A90"/>
    <w:rPr>
      <w:b/>
      <w:sz w:val="24"/>
    </w:rPr>
  </w:style>
  <w:style w:type="paragraph" w:styleId="Prrafodelista">
    <w:name w:val="List Paragraph"/>
    <w:aliases w:val="Superíndice,Párrafo de lista SUBCAPITULO,Título 2.,TIT 2 IND,titulo 5,List,ASPECTOS GENERALES,Iz - Párrafo de lista,Sivsa Parrafo,Titulo de Fígura,N°,NIVEL ONE,Cuadro 2-1,TITULO A,Titulo 1,Lista 123,List Paragraph1,Bulleted List,Lista1"/>
    <w:basedOn w:val="Normal"/>
    <w:link w:val="PrrafodelistaCar"/>
    <w:uiPriority w:val="34"/>
    <w:qFormat/>
    <w:rsid w:val="00D911B7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1F6D62"/>
    <w:rPr>
      <w:b/>
      <w:sz w:val="24"/>
    </w:rPr>
  </w:style>
  <w:style w:type="character" w:styleId="nfasis">
    <w:name w:val="Emphasis"/>
    <w:uiPriority w:val="20"/>
    <w:qFormat/>
    <w:rsid w:val="00176BFF"/>
    <w:rPr>
      <w:sz w:val="28"/>
    </w:rPr>
  </w:style>
  <w:style w:type="character" w:styleId="Hipervnculo">
    <w:name w:val="Hyperlink"/>
    <w:basedOn w:val="Fuentedeprrafopredeter"/>
    <w:uiPriority w:val="99"/>
    <w:unhideWhenUsed/>
    <w:rsid w:val="00C227B4"/>
    <w:rPr>
      <w:color w:val="0563C1" w:themeColor="hyperlink"/>
      <w:u w:val="single"/>
    </w:rPr>
  </w:style>
  <w:style w:type="paragraph" w:customStyle="1" w:styleId="Default">
    <w:name w:val="Default"/>
    <w:rsid w:val="00F15A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8007A3"/>
    <w:rPr>
      <w:b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7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73F2"/>
    <w:rPr>
      <w:rFonts w:ascii="Segoe UI" w:hAnsi="Segoe UI" w:cs="Segoe UI"/>
      <w:sz w:val="18"/>
      <w:szCs w:val="18"/>
    </w:rPr>
  </w:style>
  <w:style w:type="paragraph" w:customStyle="1" w:styleId="Pa16">
    <w:name w:val="Pa16"/>
    <w:basedOn w:val="Normal"/>
    <w:next w:val="Normal"/>
    <w:uiPriority w:val="99"/>
    <w:rsid w:val="007C32C7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1"/>
    <w:rsid w:val="00254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F69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F69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rafo2">
    <w:name w:val="parrafo_2"/>
    <w:basedOn w:val="Normal"/>
    <w:rsid w:val="00F0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F0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70400E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A6D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A6DB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A6DB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A6DB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A6DBC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10264B"/>
    <w:rPr>
      <w:color w:val="808080"/>
    </w:rPr>
  </w:style>
  <w:style w:type="paragraph" w:styleId="NormalWeb">
    <w:name w:val="Normal (Web)"/>
    <w:basedOn w:val="Normal"/>
    <w:uiPriority w:val="99"/>
    <w:unhideWhenUsed/>
    <w:rsid w:val="0000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533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6533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6533A"/>
    <w:rPr>
      <w:vertAlign w:val="superscript"/>
    </w:rPr>
  </w:style>
  <w:style w:type="character" w:customStyle="1" w:styleId="PrrafodelistaCar">
    <w:name w:val="Párrafo de lista Car"/>
    <w:aliases w:val="Superíndice Car,Párrafo de lista SUBCAPITULO Car,Título 2. Car,TIT 2 IND Car,titulo 5 Car,List Car,ASPECTOS GENERALES Car,Iz - Párrafo de lista Car,Sivsa Parrafo Car,Titulo de Fígura Car,N° Car,NIVEL ONE Car,Cuadro 2-1 Car"/>
    <w:link w:val="Prrafodelista"/>
    <w:uiPriority w:val="34"/>
    <w:rsid w:val="00FD23BB"/>
  </w:style>
  <w:style w:type="paragraph" w:styleId="ndice1">
    <w:name w:val="index 1"/>
    <w:basedOn w:val="Normal"/>
    <w:next w:val="Normal"/>
    <w:semiHidden/>
    <w:rsid w:val="00EC4B97"/>
    <w:pPr>
      <w:tabs>
        <w:tab w:val="right" w:leader="dot" w:pos="9072"/>
      </w:tabs>
      <w:spacing w:after="0" w:line="240" w:lineRule="auto"/>
      <w:ind w:left="240" w:hanging="240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paragraph">
    <w:name w:val="paragraph"/>
    <w:basedOn w:val="Normal"/>
    <w:uiPriority w:val="99"/>
    <w:rsid w:val="004E5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rsid w:val="004E5551"/>
  </w:style>
  <w:style w:type="character" w:customStyle="1" w:styleId="eop">
    <w:name w:val="eop"/>
    <w:rsid w:val="004E5551"/>
  </w:style>
  <w:style w:type="character" w:customStyle="1" w:styleId="findhit">
    <w:name w:val="findhit"/>
    <w:rsid w:val="004E5551"/>
  </w:style>
  <w:style w:type="paragraph" w:styleId="Revisin">
    <w:name w:val="Revision"/>
    <w:hidden/>
    <w:uiPriority w:val="99"/>
    <w:semiHidden/>
    <w:rsid w:val="002F4B43"/>
    <w:pPr>
      <w:spacing w:after="0" w:line="240" w:lineRule="auto"/>
    </w:pPr>
  </w:style>
  <w:style w:type="character" w:customStyle="1" w:styleId="Cuerpodeltexto">
    <w:name w:val="Cuerpo del texto_"/>
    <w:link w:val="Cuerpodeltexto0"/>
    <w:rsid w:val="007A3DA3"/>
    <w:rPr>
      <w:rFonts w:cs="Calibri"/>
      <w:sz w:val="23"/>
      <w:szCs w:val="23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7A3DA3"/>
    <w:pPr>
      <w:widowControl w:val="0"/>
      <w:shd w:val="clear" w:color="auto" w:fill="FFFFFF"/>
      <w:spacing w:after="1680" w:line="0" w:lineRule="atLeast"/>
      <w:ind w:hanging="360"/>
      <w:jc w:val="center"/>
    </w:pPr>
    <w:rPr>
      <w:rFonts w:cs="Calibri"/>
      <w:sz w:val="23"/>
      <w:szCs w:val="23"/>
    </w:rPr>
  </w:style>
  <w:style w:type="character" w:styleId="Mencinsinresolver">
    <w:name w:val="Unresolved Mention"/>
    <w:basedOn w:val="Fuentedeprrafopredeter"/>
    <w:uiPriority w:val="99"/>
    <w:semiHidden/>
    <w:unhideWhenUsed/>
    <w:rsid w:val="00882016"/>
    <w:rPr>
      <w:color w:val="605E5C"/>
      <w:shd w:val="clear" w:color="auto" w:fill="E1DFDD"/>
    </w:rPr>
  </w:style>
  <w:style w:type="table" w:customStyle="1" w:styleId="Tablaconcuadrcula4">
    <w:name w:val="Tabla con cuadrícula4"/>
    <w:basedOn w:val="Tablanormal"/>
    <w:next w:val="Tablaconcuadrcula"/>
    <w:uiPriority w:val="39"/>
    <w:rsid w:val="006C0867"/>
    <w:pPr>
      <w:spacing w:after="0" w:line="240" w:lineRule="auto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vadonga_ortiz\Documents\Plantillas%20personalizadas%20de%20Office\Modelo%20Hoja%20ITVAS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612967-f45a-4d12-8303-bc6afa15b42b">
      <Terms xmlns="http://schemas.microsoft.com/office/infopath/2007/PartnerControls"/>
    </lcf76f155ced4ddcb4097134ff3c332f>
    <TaxCatchAll xmlns="3ef8eb09-eb59-473c-a16f-731d78dbd3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7C033C1CB12D458228B6006EBEA9D0" ma:contentTypeVersion="18" ma:contentTypeDescription="Crear nuevo documento." ma:contentTypeScope="" ma:versionID="3a13e206254a6e85a972ac2fbfc077b7">
  <xsd:schema xmlns:xsd="http://www.w3.org/2001/XMLSchema" xmlns:xs="http://www.w3.org/2001/XMLSchema" xmlns:p="http://schemas.microsoft.com/office/2006/metadata/properties" xmlns:ns2="52612967-f45a-4d12-8303-bc6afa15b42b" xmlns:ns3="3ef8eb09-eb59-473c-a16f-731d78dbd31b" targetNamespace="http://schemas.microsoft.com/office/2006/metadata/properties" ma:root="true" ma:fieldsID="e5feabc78cf858e7b9b76665d42a279e" ns2:_="" ns3:_="">
    <xsd:import namespace="52612967-f45a-4d12-8303-bc6afa15b42b"/>
    <xsd:import namespace="3ef8eb09-eb59-473c-a16f-731d78dbd3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12967-f45a-4d12-8303-bc6afa15b4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2bb3b80d-6304-447d-b5fb-0752f7799b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8eb09-eb59-473c-a16f-731d78dbd3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093025-5920-4888-bfb1-386c967a4a85}" ma:internalName="TaxCatchAll" ma:showField="CatchAllData" ma:web="3ef8eb09-eb59-473c-a16f-731d78dbd3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DA4E1-65F4-4104-A318-AB6C9501A753}">
  <ds:schemaRefs>
    <ds:schemaRef ds:uri="http://schemas.microsoft.com/office/2006/metadata/properties"/>
    <ds:schemaRef ds:uri="http://schemas.microsoft.com/office/infopath/2007/PartnerControls"/>
    <ds:schemaRef ds:uri="52612967-f45a-4d12-8303-bc6afa15b42b"/>
    <ds:schemaRef ds:uri="3ef8eb09-eb59-473c-a16f-731d78dbd31b"/>
  </ds:schemaRefs>
</ds:datastoreItem>
</file>

<file path=customXml/itemProps2.xml><?xml version="1.0" encoding="utf-8"?>
<ds:datastoreItem xmlns:ds="http://schemas.openxmlformats.org/officeDocument/2006/customXml" ds:itemID="{750B3743-79DE-4598-9144-0DA7A6E7C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12967-f45a-4d12-8303-bc6afa15b42b"/>
    <ds:schemaRef ds:uri="3ef8eb09-eb59-473c-a16f-731d78dbd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A1000-F8E9-4331-B5A5-C79A66E06B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0588DC-3DA4-4235-8900-F3655D9030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Hoja ITVASA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VBPANAPS</dc:creator>
  <cp:lastModifiedBy>Abuin Bertran, Monica</cp:lastModifiedBy>
  <cp:revision>4</cp:revision>
  <cp:lastPrinted>2025-01-28T08:12:00Z</cp:lastPrinted>
  <dcterms:created xsi:type="dcterms:W3CDTF">2025-11-20T13:18:00Z</dcterms:created>
  <dcterms:modified xsi:type="dcterms:W3CDTF">2025-11-25T08:24:00Z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0x010100E47C033C1CB12D458228B6006EBEA9D0</vt:lpwstr>
  </property>
  <property fmtid="{D5CDD505-2E9C-101B-9397-08002B2CF9AE}" pid="3" name="MediaServiceImageTags">
    <vt:lpwstr/>
  </property>
</Properties>
</file>